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12909" w14:textId="77777777" w:rsidR="00A62308" w:rsidRDefault="00B746DB" w:rsidP="00A62308">
      <w:pPr>
        <w:rPr>
          <w:lang w:val="es-ES_tradnl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DFC9BDD" wp14:editId="6EF44A32">
                <wp:simplePos x="0" y="0"/>
                <wp:positionH relativeFrom="column">
                  <wp:posOffset>5888990</wp:posOffset>
                </wp:positionH>
                <wp:positionV relativeFrom="paragraph">
                  <wp:posOffset>7505700</wp:posOffset>
                </wp:positionV>
                <wp:extent cx="1033780" cy="630555"/>
                <wp:effectExtent l="0" t="0" r="0" b="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33780" cy="630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919146" w14:textId="77777777" w:rsidR="00D42DA1" w:rsidRDefault="00620AF2" w:rsidP="008E66BA">
                            <w:pPr>
                              <w:tabs>
                                <w:tab w:val="left" w:pos="284"/>
                              </w:tabs>
                              <w:jc w:val="right"/>
                              <w:rPr>
                                <w:b/>
                                <w:i/>
                                <w:color w:val="FFFFFF" w:themeColor="background1"/>
                                <w:sz w:val="56"/>
                              </w:rPr>
                            </w:pPr>
                            <w:r w:rsidRPr="008E66BA">
                              <w:rPr>
                                <w:b/>
                                <w:i/>
                                <w:color w:val="FFFFFF" w:themeColor="background1"/>
                                <w:sz w:val="56"/>
                              </w:rPr>
                              <w:fldChar w:fldCharType="begin"/>
                            </w:r>
                            <w:r w:rsidR="00D42DA1" w:rsidRPr="008E66BA">
                              <w:rPr>
                                <w:b/>
                                <w:i/>
                                <w:color w:val="FFFFFF" w:themeColor="background1"/>
                                <w:sz w:val="56"/>
                              </w:rPr>
                              <w:instrText xml:space="preserve"> DATE  \@ "yyyy"  \* MERGEFORMAT </w:instrText>
                            </w:r>
                            <w:r w:rsidRPr="008E66BA">
                              <w:rPr>
                                <w:b/>
                                <w:i/>
                                <w:color w:val="FFFFFF" w:themeColor="background1"/>
                                <w:sz w:val="56"/>
                              </w:rPr>
                              <w:fldChar w:fldCharType="separate"/>
                            </w:r>
                            <w:r w:rsidR="00FF4416">
                              <w:rPr>
                                <w:b/>
                                <w:i/>
                                <w:noProof/>
                                <w:color w:val="FFFFFF" w:themeColor="background1"/>
                                <w:sz w:val="56"/>
                              </w:rPr>
                              <w:t>2020</w:t>
                            </w:r>
                            <w:r w:rsidRPr="008E66BA">
                              <w:rPr>
                                <w:b/>
                                <w:i/>
                                <w:color w:val="FFFFFF" w:themeColor="background1"/>
                                <w:sz w:val="56"/>
                              </w:rPr>
                              <w:fldChar w:fldCharType="end"/>
                            </w:r>
                          </w:p>
                          <w:p w14:paraId="2C7F0D56" w14:textId="77777777" w:rsidR="00D42DA1" w:rsidRDefault="00D42DA1" w:rsidP="008E66BA">
                            <w:pPr>
                              <w:tabs>
                                <w:tab w:val="left" w:pos="284"/>
                              </w:tabs>
                              <w:jc w:val="right"/>
                              <w:rPr>
                                <w:b/>
                                <w:i/>
                                <w:color w:val="FFFFFF" w:themeColor="background1"/>
                                <w:sz w:val="56"/>
                              </w:rPr>
                            </w:pPr>
                          </w:p>
                          <w:p w14:paraId="212F6D18" w14:textId="77777777" w:rsidR="00D42DA1" w:rsidRDefault="00D42DA1" w:rsidP="008E66BA">
                            <w:pPr>
                              <w:tabs>
                                <w:tab w:val="left" w:pos="284"/>
                              </w:tabs>
                              <w:jc w:val="right"/>
                              <w:rPr>
                                <w:b/>
                                <w:i/>
                                <w:color w:val="FFFFFF" w:themeColor="background1"/>
                                <w:sz w:val="56"/>
                              </w:rPr>
                            </w:pPr>
                          </w:p>
                          <w:p w14:paraId="3378E4D2" w14:textId="77777777" w:rsidR="00D42DA1" w:rsidRPr="008E66BA" w:rsidRDefault="00D42DA1" w:rsidP="008E66BA">
                            <w:pPr>
                              <w:tabs>
                                <w:tab w:val="left" w:pos="284"/>
                              </w:tabs>
                              <w:jc w:val="right"/>
                              <w:rPr>
                                <w:b/>
                                <w:i/>
                                <w:color w:val="FFFFFF" w:themeColor="background1"/>
                                <w:sz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FC9BDD" id="Rectangle 14" o:spid="_x0000_s1026" style="position:absolute;left:0;text-align:left;margin-left:463.7pt;margin-top:591pt;width:81.4pt;height:49.65pt;rotation:180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" filled="f" stroked="f">
                <v:textbox>
                  <w:txbxContent>
                    <w:p w14:paraId="35919146" w14:textId="77777777" w:rsidR="00D42DA1" w:rsidRDefault="00620AF2" w:rsidP="008E66BA">
                      <w:pPr>
                        <w:tabs>
                          <w:tab w:val="left" w:pos="284"/>
                        </w:tabs>
                        <w:jc w:val="right"/>
                        <w:rPr>
                          <w:b/>
                          <w:i/>
                          <w:color w:val="FFFFFF" w:themeColor="background1"/>
                          <w:sz w:val="56"/>
                        </w:rPr>
                      </w:pPr>
                      <w:r w:rsidRPr="008E66BA">
                        <w:rPr>
                          <w:b/>
                          <w:i/>
                          <w:color w:val="FFFFFF" w:themeColor="background1"/>
                          <w:sz w:val="56"/>
                        </w:rPr>
                        <w:fldChar w:fldCharType="begin"/>
                      </w:r>
                      <w:r w:rsidR="00D42DA1" w:rsidRPr="008E66BA">
                        <w:rPr>
                          <w:b/>
                          <w:i/>
                          <w:color w:val="FFFFFF" w:themeColor="background1"/>
                          <w:sz w:val="56"/>
                        </w:rPr>
                        <w:instrText xml:space="preserve"> DATE  \@ "yyyy"  \* MERGEFORMAT </w:instrText>
                      </w:r>
                      <w:r w:rsidRPr="008E66BA">
                        <w:rPr>
                          <w:b/>
                          <w:i/>
                          <w:color w:val="FFFFFF" w:themeColor="background1"/>
                          <w:sz w:val="56"/>
                        </w:rPr>
                        <w:fldChar w:fldCharType="separate"/>
                      </w:r>
                      <w:r w:rsidR="00FF4416">
                        <w:rPr>
                          <w:b/>
                          <w:i/>
                          <w:noProof/>
                          <w:color w:val="FFFFFF" w:themeColor="background1"/>
                          <w:sz w:val="56"/>
                        </w:rPr>
                        <w:t>2020</w:t>
                      </w:r>
                      <w:r w:rsidRPr="008E66BA">
                        <w:rPr>
                          <w:b/>
                          <w:i/>
                          <w:color w:val="FFFFFF" w:themeColor="background1"/>
                          <w:sz w:val="56"/>
                        </w:rPr>
                        <w:fldChar w:fldCharType="end"/>
                      </w:r>
                    </w:p>
                    <w:p w14:paraId="2C7F0D56" w14:textId="77777777" w:rsidR="00D42DA1" w:rsidRDefault="00D42DA1" w:rsidP="008E66BA">
                      <w:pPr>
                        <w:tabs>
                          <w:tab w:val="left" w:pos="284"/>
                        </w:tabs>
                        <w:jc w:val="right"/>
                        <w:rPr>
                          <w:b/>
                          <w:i/>
                          <w:color w:val="FFFFFF" w:themeColor="background1"/>
                          <w:sz w:val="56"/>
                        </w:rPr>
                      </w:pPr>
                    </w:p>
                    <w:p w14:paraId="212F6D18" w14:textId="77777777" w:rsidR="00D42DA1" w:rsidRDefault="00D42DA1" w:rsidP="008E66BA">
                      <w:pPr>
                        <w:tabs>
                          <w:tab w:val="left" w:pos="284"/>
                        </w:tabs>
                        <w:jc w:val="right"/>
                        <w:rPr>
                          <w:b/>
                          <w:i/>
                          <w:color w:val="FFFFFF" w:themeColor="background1"/>
                          <w:sz w:val="56"/>
                        </w:rPr>
                      </w:pPr>
                    </w:p>
                    <w:p w14:paraId="3378E4D2" w14:textId="77777777" w:rsidR="00D42DA1" w:rsidRPr="008E66BA" w:rsidRDefault="00D42DA1" w:rsidP="008E66BA">
                      <w:pPr>
                        <w:tabs>
                          <w:tab w:val="left" w:pos="284"/>
                        </w:tabs>
                        <w:jc w:val="right"/>
                        <w:rPr>
                          <w:b/>
                          <w:i/>
                          <w:color w:val="FFFFFF" w:themeColor="background1"/>
                          <w:sz w:val="5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FFFFFF" w:themeColor="background1"/>
          <w:lang w:val="en-US" w:eastAsia="en-US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2CCF42FF" wp14:editId="2649FA98">
                <wp:simplePos x="0" y="0"/>
                <wp:positionH relativeFrom="column">
                  <wp:posOffset>-349250</wp:posOffset>
                </wp:positionH>
                <wp:positionV relativeFrom="paragraph">
                  <wp:posOffset>6196330</wp:posOffset>
                </wp:positionV>
                <wp:extent cx="7026275" cy="1712595"/>
                <wp:effectExtent l="0" t="0" r="0" b="190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6275" cy="171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E459AD" w14:textId="77777777" w:rsidR="00D42DA1" w:rsidRDefault="00D42DA1" w:rsidP="00135090">
                            <w:pPr>
                              <w:pStyle w:val="Ttulo"/>
                              <w:ind w:firstLine="0"/>
                              <w:jc w:val="center"/>
                              <w:rPr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</w:rPr>
                              <w:t xml:space="preserve">  </w:t>
                            </w:r>
                            <w:r w:rsidRPr="00C672AE">
                              <w:rPr>
                                <w:color w:val="FFFFFF" w:themeColor="background1"/>
                                <w:sz w:val="40"/>
                              </w:rPr>
                              <w:t>Formato de Levantamiento información para la creación de Plantillas de Metadatos</w:t>
                            </w:r>
                          </w:p>
                          <w:p w14:paraId="7A51348F" w14:textId="77777777" w:rsidR="00D42DA1" w:rsidRPr="00C672AE" w:rsidRDefault="00D42DA1" w:rsidP="00C672AE">
                            <w:pPr>
                              <w:jc w:val="center"/>
                              <w:rPr>
                                <w:color w:val="BFBFBF" w:themeColor="background1" w:themeShade="BF"/>
                                <w:sz w:val="36"/>
                                <w:szCs w:val="36"/>
                                <w:lang w:val="es-ES_tradnl" w:eastAsia="es-AR"/>
                              </w:rPr>
                            </w:pPr>
                            <w:r w:rsidRPr="00C672AE">
                              <w:rPr>
                                <w:color w:val="BFBFBF" w:themeColor="background1" w:themeShade="BF"/>
                                <w:sz w:val="36"/>
                                <w:szCs w:val="36"/>
                                <w:lang w:val="es-ES_tradnl" w:eastAsia="es-AR"/>
                              </w:rPr>
                              <w:t xml:space="preserve">Perfil Metadatos – Datos tipo </w:t>
                            </w:r>
                            <w:proofErr w:type="spellStart"/>
                            <w:r w:rsidR="00B52193" w:rsidRPr="00B52193">
                              <w:rPr>
                                <w:color w:val="BFBFBF" w:themeColor="background1" w:themeShade="BF"/>
                                <w:sz w:val="36"/>
                                <w:szCs w:val="36"/>
                                <w:lang w:val="es-ES_tradnl" w:eastAsia="es-AR"/>
                              </w:rPr>
                              <w:t>Geoservicios</w:t>
                            </w:r>
                            <w:proofErr w:type="spellEnd"/>
                          </w:p>
                          <w:p w14:paraId="185A55AD" w14:textId="77777777" w:rsidR="00D42DA1" w:rsidRDefault="00D42DA1" w:rsidP="00C672AE">
                            <w:pPr>
                              <w:jc w:val="center"/>
                              <w:rPr>
                                <w:lang w:val="es-ES_tradnl" w:eastAsia="es-AR"/>
                              </w:rPr>
                            </w:pPr>
                          </w:p>
                          <w:p w14:paraId="5C958DE9" w14:textId="77777777" w:rsidR="00D42DA1" w:rsidRPr="00C672AE" w:rsidRDefault="00D42DA1" w:rsidP="00C672AE">
                            <w:pPr>
                              <w:rPr>
                                <w:lang w:val="es-ES_tradnl" w:eastAsia="es-AR"/>
                              </w:rPr>
                            </w:pPr>
                          </w:p>
                          <w:p w14:paraId="70720918" w14:textId="77777777" w:rsidR="00D42DA1" w:rsidRPr="00C672AE" w:rsidRDefault="00D42DA1" w:rsidP="00C672AE">
                            <w:pPr>
                              <w:rPr>
                                <w:lang w:val="es-ES_tradnl" w:eastAsia="es-AR"/>
                              </w:rPr>
                            </w:pPr>
                          </w:p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olor w:val="94B6D2" w:themeColor="accent1"/>
                                <w:sz w:val="72"/>
                                <w:szCs w:val="72"/>
                              </w:rPr>
                              <w:alias w:val="Título"/>
                              <w:id w:val="-958338334"/>
                              <w:placeholder>
                                <w:docPart w:val="4AB13FCDB3D0447AAB6471C1EF69550A"/>
                              </w:placeholder>
                              <w:showingPlcHdr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p w14:paraId="61D3DBAC" w14:textId="77777777" w:rsidR="00D42DA1" w:rsidRDefault="00D42DA1" w:rsidP="00C672AE">
                                <w:pPr>
                                  <w:spacing w:after="160" w:line="240" w:lineRule="auto"/>
                                  <w:jc w:val="left"/>
                                  <w:rPr>
                                    <w:rFonts w:asciiTheme="majorHAnsi" w:eastAsiaTheme="majorEastAsia" w:hAnsiTheme="majorHAnsi" w:cstheme="majorBidi"/>
                                    <w:color w:val="94B6D2" w:themeColor="accent1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color w:val="94B6D2" w:themeColor="accent1"/>
                                    <w:sz w:val="72"/>
                                    <w:szCs w:val="72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14:paraId="179F3C5D" w14:textId="77777777" w:rsidR="00D42DA1" w:rsidRPr="00C672AE" w:rsidRDefault="00D42DA1" w:rsidP="00C672AE">
                            <w:pPr>
                              <w:rPr>
                                <w:lang w:val="es-ES_tradnl" w:eastAsia="es-AR"/>
                              </w:rPr>
                            </w:pPr>
                          </w:p>
                          <w:p w14:paraId="52DB7E52" w14:textId="77777777" w:rsidR="00D42DA1" w:rsidRPr="001A56E7" w:rsidRDefault="00D42DA1" w:rsidP="00135090">
                            <w:pPr>
                              <w:pStyle w:val="Ttulo"/>
                              <w:ind w:firstLine="0"/>
                            </w:pPr>
                            <w:r w:rsidRPr="001A56E7">
                              <w:t xml:space="preserve"> </w:t>
                            </w:r>
                          </w:p>
                          <w:p w14:paraId="4989F504" w14:textId="77777777" w:rsidR="00D42DA1" w:rsidRPr="001A56E7" w:rsidRDefault="00D42DA1" w:rsidP="00135090">
                            <w:pPr>
                              <w:pStyle w:val="Ttulo"/>
                              <w:ind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CF42F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-27.5pt;margin-top:487.9pt;width:553.25pt;height:134.8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" filled="f" stroked="f">
                <v:textbox>
                  <w:txbxContent>
                    <w:p w14:paraId="53E459AD" w14:textId="77777777" w:rsidR="00D42DA1" w:rsidRDefault="00D42DA1" w:rsidP="00135090">
                      <w:pPr>
                        <w:pStyle w:val="Ttulo"/>
                        <w:ind w:firstLine="0"/>
                        <w:jc w:val="center"/>
                        <w:rPr>
                          <w:color w:val="FFFFFF" w:themeColor="background1"/>
                          <w:sz w:val="40"/>
                        </w:rPr>
                      </w:pPr>
                      <w:r>
                        <w:rPr>
                          <w:color w:val="FFFFFF" w:themeColor="background1"/>
                          <w:sz w:val="40"/>
                        </w:rPr>
                        <w:t xml:space="preserve">  </w:t>
                      </w:r>
                      <w:r w:rsidRPr="00C672AE">
                        <w:rPr>
                          <w:color w:val="FFFFFF" w:themeColor="background1"/>
                          <w:sz w:val="40"/>
                        </w:rPr>
                        <w:t>Formato de Levantamiento información para la creación de Plantillas de Metadatos</w:t>
                      </w:r>
                    </w:p>
                    <w:p w14:paraId="7A51348F" w14:textId="77777777" w:rsidR="00D42DA1" w:rsidRPr="00C672AE" w:rsidRDefault="00D42DA1" w:rsidP="00C672AE">
                      <w:pPr>
                        <w:jc w:val="center"/>
                        <w:rPr>
                          <w:color w:val="BFBFBF" w:themeColor="background1" w:themeShade="BF"/>
                          <w:sz w:val="36"/>
                          <w:szCs w:val="36"/>
                          <w:lang w:val="es-ES_tradnl" w:eastAsia="es-AR"/>
                        </w:rPr>
                      </w:pPr>
                      <w:r w:rsidRPr="00C672AE">
                        <w:rPr>
                          <w:color w:val="BFBFBF" w:themeColor="background1" w:themeShade="BF"/>
                          <w:sz w:val="36"/>
                          <w:szCs w:val="36"/>
                          <w:lang w:val="es-ES_tradnl" w:eastAsia="es-AR"/>
                        </w:rPr>
                        <w:t xml:space="preserve">Perfil Metadatos – Datos tipo </w:t>
                      </w:r>
                      <w:proofErr w:type="spellStart"/>
                      <w:r w:rsidR="00B52193" w:rsidRPr="00B52193">
                        <w:rPr>
                          <w:color w:val="BFBFBF" w:themeColor="background1" w:themeShade="BF"/>
                          <w:sz w:val="36"/>
                          <w:szCs w:val="36"/>
                          <w:lang w:val="es-ES_tradnl" w:eastAsia="es-AR"/>
                        </w:rPr>
                        <w:t>Geoservicios</w:t>
                      </w:r>
                      <w:proofErr w:type="spellEnd"/>
                    </w:p>
                    <w:p w14:paraId="185A55AD" w14:textId="77777777" w:rsidR="00D42DA1" w:rsidRDefault="00D42DA1" w:rsidP="00C672AE">
                      <w:pPr>
                        <w:jc w:val="center"/>
                        <w:rPr>
                          <w:lang w:val="es-ES_tradnl" w:eastAsia="es-AR"/>
                        </w:rPr>
                      </w:pPr>
                    </w:p>
                    <w:p w14:paraId="5C958DE9" w14:textId="77777777" w:rsidR="00D42DA1" w:rsidRPr="00C672AE" w:rsidRDefault="00D42DA1" w:rsidP="00C672AE">
                      <w:pPr>
                        <w:rPr>
                          <w:lang w:val="es-ES_tradnl" w:eastAsia="es-AR"/>
                        </w:rPr>
                      </w:pPr>
                    </w:p>
                    <w:p w14:paraId="70720918" w14:textId="77777777" w:rsidR="00D42DA1" w:rsidRPr="00C672AE" w:rsidRDefault="00D42DA1" w:rsidP="00C672AE">
                      <w:pPr>
                        <w:rPr>
                          <w:lang w:val="es-ES_tradnl" w:eastAsia="es-AR"/>
                        </w:rPr>
                      </w:pPr>
                    </w:p>
                    <w:sdt>
                      <w:sdtPr>
                        <w:rPr>
                          <w:rFonts w:asciiTheme="majorHAnsi" w:eastAsiaTheme="majorEastAsia" w:hAnsiTheme="majorHAnsi" w:cstheme="majorBidi"/>
                          <w:color w:val="94B6D2" w:themeColor="accent1"/>
                          <w:sz w:val="72"/>
                          <w:szCs w:val="72"/>
                        </w:rPr>
                        <w:alias w:val="Título"/>
                        <w:id w:val="-958338334"/>
                        <w:placeholder>
                          <w:docPart w:val="4AB13FCDB3D0447AAB6471C1EF69550A"/>
                        </w:placeholder>
                        <w:showingPlcHdr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p w14:paraId="61D3DBAC" w14:textId="77777777" w:rsidR="00D42DA1" w:rsidRDefault="00D42DA1" w:rsidP="00C672AE">
                          <w:pPr>
                            <w:spacing w:after="160" w:line="240" w:lineRule="auto"/>
                            <w:jc w:val="left"/>
                            <w:rPr>
                              <w:rFonts w:asciiTheme="majorHAnsi" w:eastAsiaTheme="majorEastAsia" w:hAnsiTheme="majorHAnsi" w:cstheme="majorBidi"/>
                              <w:color w:val="94B6D2" w:themeColor="accent1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color w:val="94B6D2" w:themeColor="accent1"/>
                              <w:sz w:val="72"/>
                              <w:szCs w:val="72"/>
                            </w:rPr>
                            <w:t xml:space="preserve">     </w:t>
                          </w:r>
                        </w:p>
                      </w:sdtContent>
                    </w:sdt>
                    <w:p w14:paraId="179F3C5D" w14:textId="77777777" w:rsidR="00D42DA1" w:rsidRPr="00C672AE" w:rsidRDefault="00D42DA1" w:rsidP="00C672AE">
                      <w:pPr>
                        <w:rPr>
                          <w:lang w:val="es-ES_tradnl" w:eastAsia="es-AR"/>
                        </w:rPr>
                      </w:pPr>
                    </w:p>
                    <w:p w14:paraId="52DB7E52" w14:textId="77777777" w:rsidR="00D42DA1" w:rsidRPr="001A56E7" w:rsidRDefault="00D42DA1" w:rsidP="00135090">
                      <w:pPr>
                        <w:pStyle w:val="Ttulo"/>
                        <w:ind w:firstLine="0"/>
                      </w:pPr>
                      <w:r w:rsidRPr="001A56E7">
                        <w:t xml:space="preserve"> </w:t>
                      </w:r>
                    </w:p>
                    <w:p w14:paraId="4989F504" w14:textId="77777777" w:rsidR="00D42DA1" w:rsidRPr="001A56E7" w:rsidRDefault="00D42DA1" w:rsidP="00135090">
                      <w:pPr>
                        <w:pStyle w:val="Ttulo"/>
                        <w:ind w:firstLine="0"/>
                      </w:pPr>
                    </w:p>
                  </w:txbxContent>
                </v:textbox>
              </v:shape>
            </w:pict>
          </mc:Fallback>
        </mc:AlternateContent>
      </w:r>
      <w:r w:rsidR="00C672AE">
        <w:rPr>
          <w:noProof/>
          <w:color w:val="FFFFFF" w:themeColor="background1"/>
          <w:lang w:val="en-US" w:eastAsia="en-US"/>
        </w:rPr>
        <w:drawing>
          <wp:anchor distT="0" distB="0" distL="114300" distR="114300" simplePos="0" relativeHeight="251619327" behindDoc="0" locked="0" layoutInCell="1" allowOverlap="1" wp14:anchorId="7F1F5768" wp14:editId="706927D7">
            <wp:simplePos x="0" y="0"/>
            <wp:positionH relativeFrom="column">
              <wp:posOffset>-912495</wp:posOffset>
            </wp:positionH>
            <wp:positionV relativeFrom="paragraph">
              <wp:posOffset>-1533525</wp:posOffset>
            </wp:positionV>
            <wp:extent cx="8315325" cy="10760075"/>
            <wp:effectExtent l="1905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C:\Users\60034810\Downloads\turn-a-new-page\turn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8315325" cy="1076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D5B7D">
        <w:rPr>
          <w:lang w:val="es-ES_tradnl"/>
        </w:rPr>
        <w:t>G</w:t>
      </w:r>
      <w:r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0D2A5513" wp14:editId="2C0E7805">
                <wp:extent cx="315595" cy="315595"/>
                <wp:effectExtent l="0" t="0" r="0" b="0"/>
                <wp:docPr id="4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15595" cy="315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0E19225" id="AutoShape 1" o:spid="_x0000_s1026" style="width:24.85pt;height:2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" filled="f" stroked="f">
                <o:lock v:ext="edit" aspectratio="t"/>
                <w10:anchorlock/>
              </v:rect>
            </w:pict>
          </mc:Fallback>
        </mc:AlternateContent>
      </w:r>
      <w:r w:rsidR="005E008D" w:rsidRPr="00DB4C99">
        <w:rPr>
          <w:lang w:val="es-ES_tradnl"/>
        </w:rPr>
        <w:br w:type="page"/>
      </w:r>
    </w:p>
    <w:p w14:paraId="1D00309D" w14:textId="77777777" w:rsidR="00B05ED1" w:rsidRPr="00A529B1" w:rsidRDefault="00B05ED1" w:rsidP="00B05ED1">
      <w:pPr>
        <w:pStyle w:val="Ttulo1"/>
      </w:pPr>
      <w:bookmarkStart w:id="0" w:name="_Toc509358599"/>
      <w:r w:rsidRPr="00B05ED1">
        <w:lastRenderedPageBreak/>
        <w:t>INTRODUCCIÓN</w:t>
      </w:r>
      <w:bookmarkEnd w:id="0"/>
    </w:p>
    <w:p w14:paraId="2B55B1B5" w14:textId="77777777" w:rsidR="00B05ED1" w:rsidRDefault="00B05ED1" w:rsidP="00B05ED1">
      <w:r>
        <w:t xml:space="preserve">El presente formato tiene como objetivo ser el instrumento de levantamiento de información para la creación de plantillas de metadatos correspondientes a productos geográficos de </w:t>
      </w:r>
      <w:r w:rsidR="00B964BD">
        <w:t xml:space="preserve">tipo </w:t>
      </w:r>
      <w:proofErr w:type="spellStart"/>
      <w:r w:rsidR="00B964BD">
        <w:t>Geoservicio</w:t>
      </w:r>
      <w:proofErr w:type="spellEnd"/>
      <w:r>
        <w:t xml:space="preserve">, fue generado en base al perfil de metadato básico diseñado por </w:t>
      </w:r>
      <w:r w:rsidR="0070595C" w:rsidRPr="0070595C">
        <w:t>el</w:t>
      </w:r>
      <w:r w:rsidR="0070595C">
        <w:t xml:space="preserve"> </w:t>
      </w:r>
      <w:r>
        <w:t>Centro de Investigación y Desarrollo en Información Geográfica - CIAF-.</w:t>
      </w:r>
    </w:p>
    <w:p w14:paraId="118F28D9" w14:textId="77777777" w:rsidR="00B05ED1" w:rsidRDefault="00B05ED1" w:rsidP="00B05ED1">
      <w:r>
        <w:t xml:space="preserve">En cada sección o elemento de metadato se indica su obligatoriedad con las convenciones </w:t>
      </w:r>
      <w:r>
        <w:rPr>
          <w:color w:val="FF0000"/>
        </w:rPr>
        <w:t>(O</w:t>
      </w:r>
      <w:r w:rsidRPr="00EA207A">
        <w:rPr>
          <w:color w:val="FF0000"/>
        </w:rPr>
        <w:t>)</w:t>
      </w:r>
      <w:r>
        <w:t xml:space="preserve">, </w:t>
      </w:r>
      <w:r w:rsidRPr="00EA207A">
        <w:rPr>
          <w:color w:val="FFC000"/>
        </w:rPr>
        <w:t>(</w:t>
      </w:r>
      <w:proofErr w:type="spellStart"/>
      <w:r w:rsidRPr="00EA207A">
        <w:rPr>
          <w:color w:val="FFC000"/>
        </w:rPr>
        <w:t>O</w:t>
      </w:r>
      <w:r>
        <w:rPr>
          <w:color w:val="FFC000"/>
        </w:rPr>
        <w:t>p</w:t>
      </w:r>
      <w:proofErr w:type="spellEnd"/>
      <w:r w:rsidRPr="00EA207A">
        <w:rPr>
          <w:color w:val="FFC000"/>
        </w:rPr>
        <w:t>)</w:t>
      </w:r>
      <w:r>
        <w:t xml:space="preserve"> y </w:t>
      </w:r>
      <w:r w:rsidRPr="00EA207A">
        <w:rPr>
          <w:color w:val="00B0F0"/>
        </w:rPr>
        <w:t>(C)</w:t>
      </w:r>
      <w:r>
        <w:t xml:space="preserve"> que equivalen a Obligato</w:t>
      </w:r>
      <w:r w:rsidRPr="00690176">
        <w:t>rio</w:t>
      </w:r>
      <w:r>
        <w:t xml:space="preserve">, </w:t>
      </w:r>
      <w:r w:rsidRPr="00690176">
        <w:t>Opcional</w:t>
      </w:r>
      <w:r>
        <w:t xml:space="preserve"> y </w:t>
      </w:r>
      <w:r w:rsidRPr="00690176">
        <w:t>Condicional</w:t>
      </w:r>
      <w:r>
        <w:t xml:space="preserve"> respectivamente, se recomienda que los elementos opcionales en lo posible sean diligenciados ya que consideran información fundamental del recurso, su diligenciamiento aporta en la obtención de un metadato completo.</w:t>
      </w:r>
    </w:p>
    <w:p w14:paraId="3C1EDA3C" w14:textId="77777777" w:rsidR="00B05ED1" w:rsidRDefault="00B05ED1" w:rsidP="00B05ED1">
      <w:pPr>
        <w:sectPr w:rsidR="00B05ED1" w:rsidSect="00242AA7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2240" w:h="15840" w:code="1"/>
          <w:pgMar w:top="1440" w:right="1077" w:bottom="1440" w:left="1077" w:header="680" w:footer="0" w:gutter="0"/>
          <w:cols w:space="708"/>
          <w:titlePg/>
          <w:docGrid w:linePitch="360"/>
        </w:sectPr>
      </w:pPr>
    </w:p>
    <w:p w14:paraId="06A6FBA1" w14:textId="77777777" w:rsidR="00B05ED1" w:rsidRPr="00A529B1" w:rsidRDefault="00B05ED1" w:rsidP="00B05ED1">
      <w:pPr>
        <w:pStyle w:val="Ttulo1"/>
      </w:pPr>
      <w:r w:rsidRPr="00B05ED1">
        <w:lastRenderedPageBreak/>
        <w:t>Formato</w:t>
      </w:r>
      <w:r>
        <w:t xml:space="preserve"> Levantamiento de Información</w:t>
      </w:r>
    </w:p>
    <w:p w14:paraId="4F0FFC12" w14:textId="77777777" w:rsidR="00B82097" w:rsidRDefault="00B05ED1" w:rsidP="00B05ED1">
      <w:r>
        <w:t xml:space="preserve">El formato considera las secciones y respectivos elementos de metadatos básicos, necesarios para documentar de manera eficiente un recurso o producto geográfico, para su diligenciamiento se puede consultar el </w:t>
      </w:r>
      <w:r w:rsidRPr="00EA207A">
        <w:rPr>
          <w:b/>
          <w:i/>
        </w:rPr>
        <w:t>“</w:t>
      </w:r>
      <w:bookmarkStart w:id="1" w:name="_Hlk512413473"/>
      <w:r w:rsidRPr="00EA207A">
        <w:rPr>
          <w:b/>
          <w:i/>
        </w:rPr>
        <w:t xml:space="preserve">Anexo </w:t>
      </w:r>
      <w:r w:rsidR="000F3F76">
        <w:rPr>
          <w:b/>
          <w:i/>
        </w:rPr>
        <w:t>C</w:t>
      </w:r>
      <w:r w:rsidRPr="00EA207A">
        <w:rPr>
          <w:b/>
          <w:i/>
        </w:rPr>
        <w:t>: Guía Perfil de Metadatos-</w:t>
      </w:r>
      <w:bookmarkEnd w:id="1"/>
      <w:proofErr w:type="spellStart"/>
      <w:r w:rsidR="00B964BD">
        <w:rPr>
          <w:b/>
          <w:i/>
        </w:rPr>
        <w:t>Geoservicio</w:t>
      </w:r>
      <w:proofErr w:type="spellEnd"/>
      <w:r w:rsidR="00890F2D" w:rsidRPr="00EA207A">
        <w:rPr>
          <w:b/>
          <w:i/>
        </w:rPr>
        <w:t>”</w:t>
      </w:r>
      <w:r w:rsidRPr="00EA207A">
        <w:rPr>
          <w:b/>
          <w:i/>
        </w:rPr>
        <w:t xml:space="preserve"> </w:t>
      </w:r>
      <w:r>
        <w:t>en donde se considera la definición de cada elemento y las recomendaciones generales para su diligenciamiento.</w:t>
      </w:r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4112"/>
        <w:gridCol w:w="6237"/>
      </w:tblGrid>
      <w:tr w:rsidR="00B82097" w:rsidRPr="00B82097" w14:paraId="23922DDE" w14:textId="77777777" w:rsidTr="00890F2D">
        <w:trPr>
          <w:trHeight w:val="339"/>
        </w:trPr>
        <w:tc>
          <w:tcPr>
            <w:tcW w:w="10349" w:type="dxa"/>
            <w:gridSpan w:val="2"/>
            <w:shd w:val="clear" w:color="auto" w:fill="ACB9CA"/>
            <w:vAlign w:val="center"/>
          </w:tcPr>
          <w:p w14:paraId="33461B4D" w14:textId="77777777" w:rsidR="00B82097" w:rsidRPr="00890F2D" w:rsidRDefault="00921F94" w:rsidP="00921F94">
            <w:pPr>
              <w:keepNext/>
              <w:keepLines/>
              <w:numPr>
                <w:ilvl w:val="0"/>
                <w:numId w:val="4"/>
              </w:numPr>
              <w:spacing w:before="240"/>
              <w:jc w:val="center"/>
              <w:outlineLvl w:val="0"/>
              <w:rPr>
                <w:rFonts w:ascii="Calibri Light" w:eastAsia="Times New Roman" w:hAnsi="Calibri Light" w:cs="Times New Roman"/>
                <w:color w:val="2F5496"/>
                <w:szCs w:val="24"/>
              </w:rPr>
            </w:pPr>
            <w:r>
              <w:rPr>
                <w:rFonts w:ascii="Calibri Light" w:eastAsia="Times New Roman" w:hAnsi="Calibri Light" w:cs="Times New Roman"/>
                <w:color w:val="2F5496"/>
                <w:szCs w:val="24"/>
              </w:rPr>
              <w:t>Información d</w:t>
            </w:r>
            <w:r w:rsidR="00B82097" w:rsidRPr="00890F2D">
              <w:rPr>
                <w:rFonts w:ascii="Calibri Light" w:eastAsia="Times New Roman" w:hAnsi="Calibri Light" w:cs="Times New Roman"/>
                <w:color w:val="2F5496"/>
                <w:szCs w:val="24"/>
              </w:rPr>
              <w:t>e</w:t>
            </w:r>
            <w:r>
              <w:rPr>
                <w:rFonts w:ascii="Calibri Light" w:eastAsia="Times New Roman" w:hAnsi="Calibri Light" w:cs="Times New Roman"/>
                <w:color w:val="2F5496"/>
                <w:szCs w:val="24"/>
              </w:rPr>
              <w:t>l</w:t>
            </w:r>
            <w:r w:rsidR="00B82097" w:rsidRPr="00890F2D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 Metadato</w:t>
            </w:r>
            <w:r w:rsidR="00B82097" w:rsidRPr="00890F2D">
              <w:rPr>
                <w:rFonts w:ascii="Calibri Light" w:eastAsia="Times New Roman" w:hAnsi="Calibri Light" w:cs="Times New Roman"/>
                <w:color w:val="2F5496"/>
                <w:szCs w:val="24"/>
                <w:vertAlign w:val="superscript"/>
              </w:rPr>
              <w:footnoteReference w:id="1"/>
            </w:r>
            <w:r w:rsidR="00F562CB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 </w:t>
            </w:r>
            <w:r w:rsidR="00F562CB" w:rsidRPr="00F562CB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</w:tr>
      <w:tr w:rsidR="00F562CB" w:rsidRPr="00B82097" w14:paraId="077E0C49" w14:textId="77777777" w:rsidTr="00B840C8">
        <w:tc>
          <w:tcPr>
            <w:tcW w:w="4112" w:type="dxa"/>
            <w:shd w:val="clear" w:color="auto" w:fill="D5DCE4"/>
            <w:vAlign w:val="center"/>
          </w:tcPr>
          <w:p w14:paraId="39F66FC5" w14:textId="77777777" w:rsidR="00F562CB" w:rsidRPr="00F562CB" w:rsidRDefault="00F562CB" w:rsidP="00F562CB">
            <w:pPr>
              <w:pStyle w:val="Prrafodelista"/>
              <w:numPr>
                <w:ilvl w:val="2"/>
                <w:numId w:val="8"/>
              </w:num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Código </w:t>
            </w:r>
            <w:r w:rsidRPr="00F562CB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3E2AB567" w14:textId="77777777" w:rsidR="00F562CB" w:rsidRPr="00B82097" w:rsidRDefault="00F562CB" w:rsidP="00F562CB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  <w:r w:rsidRPr="00B82097">
              <w:rPr>
                <w:rFonts w:ascii="Calibri" w:hAnsi="Calibri" w:cs="Calibri"/>
                <w:color w:val="A5A5A5"/>
                <w:szCs w:val="16"/>
              </w:rPr>
              <w:t xml:space="preserve">[Valor por defecto: </w:t>
            </w:r>
            <w:r>
              <w:rPr>
                <w:rFonts w:ascii="Calibri" w:hAnsi="Calibri" w:cs="Calibri"/>
                <w:color w:val="A5A5A5"/>
                <w:szCs w:val="16"/>
              </w:rPr>
              <w:t xml:space="preserve">Proporcionado por el </w:t>
            </w:r>
            <w:r w:rsidR="00B964BD">
              <w:rPr>
                <w:rFonts w:ascii="Calibri" w:hAnsi="Calibri" w:cs="Calibri"/>
                <w:color w:val="A5A5A5"/>
                <w:szCs w:val="16"/>
              </w:rPr>
              <w:t>catálogo</w:t>
            </w:r>
            <w:r>
              <w:rPr>
                <w:rFonts w:ascii="Calibri" w:hAnsi="Calibri" w:cs="Calibri"/>
                <w:color w:val="A5A5A5"/>
                <w:szCs w:val="16"/>
              </w:rPr>
              <w:t xml:space="preserve"> de metadatos</w:t>
            </w:r>
            <w:r w:rsidRPr="00B82097">
              <w:rPr>
                <w:rFonts w:ascii="Calibri" w:hAnsi="Calibri" w:cs="Calibri"/>
                <w:color w:val="A5A5A5"/>
                <w:szCs w:val="16"/>
              </w:rPr>
              <w:t>]</w:t>
            </w:r>
          </w:p>
        </w:tc>
      </w:tr>
      <w:tr w:rsidR="00B82097" w:rsidRPr="00B82097" w14:paraId="5919745D" w14:textId="77777777" w:rsidTr="00B840C8">
        <w:tc>
          <w:tcPr>
            <w:tcW w:w="4112" w:type="dxa"/>
            <w:shd w:val="clear" w:color="auto" w:fill="D5DCE4"/>
            <w:vAlign w:val="center"/>
          </w:tcPr>
          <w:p w14:paraId="09A9F429" w14:textId="77777777" w:rsidR="00B82097" w:rsidRPr="00F562CB" w:rsidRDefault="00B82097" w:rsidP="00F562CB">
            <w:pPr>
              <w:pStyle w:val="Prrafodelista"/>
              <w:numPr>
                <w:ilvl w:val="2"/>
                <w:numId w:val="10"/>
              </w:num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F562CB">
              <w:rPr>
                <w:rFonts w:ascii="Calibri" w:hAnsi="Calibri" w:cs="Calibri"/>
                <w:color w:val="auto"/>
                <w:szCs w:val="16"/>
              </w:rPr>
              <w:t xml:space="preserve">Idioma </w:t>
            </w:r>
            <w:r w:rsidRPr="00F562CB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58087FBE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5A5A5"/>
                <w:szCs w:val="16"/>
              </w:rPr>
              <w:t>[Valor por defecto: spa]</w:t>
            </w:r>
          </w:p>
        </w:tc>
      </w:tr>
      <w:tr w:rsidR="00B82097" w:rsidRPr="00B82097" w14:paraId="36F1ECDD" w14:textId="77777777" w:rsidTr="00B840C8">
        <w:tc>
          <w:tcPr>
            <w:tcW w:w="4112" w:type="dxa"/>
            <w:shd w:val="clear" w:color="auto" w:fill="D5DCE4"/>
            <w:vAlign w:val="center"/>
          </w:tcPr>
          <w:p w14:paraId="4091F38B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1.2.2.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Codificación de caracteres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3A38FA95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5A5A5"/>
                <w:szCs w:val="16"/>
              </w:rPr>
              <w:t>[Valor por defecto: UTF-8]</w:t>
            </w:r>
          </w:p>
        </w:tc>
      </w:tr>
      <w:tr w:rsidR="00F562CB" w:rsidRPr="00B82097" w14:paraId="1DB5247A" w14:textId="77777777" w:rsidTr="00D42DA1">
        <w:tc>
          <w:tcPr>
            <w:tcW w:w="10349" w:type="dxa"/>
            <w:gridSpan w:val="2"/>
            <w:shd w:val="clear" w:color="auto" w:fill="D5DCE4"/>
            <w:vAlign w:val="center"/>
          </w:tcPr>
          <w:p w14:paraId="7A189FBE" w14:textId="77777777" w:rsidR="00F562CB" w:rsidRPr="00B82097" w:rsidRDefault="00F562CB" w:rsidP="00F562CB">
            <w:pPr>
              <w:keepNext/>
              <w:keepLines/>
              <w:spacing w:before="40"/>
              <w:jc w:val="center"/>
              <w:outlineLvl w:val="1"/>
              <w:rPr>
                <w:rFonts w:ascii="Calibri" w:hAnsi="Calibri" w:cs="Calibri"/>
                <w:color w:val="A5A5A5"/>
                <w:szCs w:val="16"/>
              </w:rPr>
            </w:pPr>
            <w:r w:rsidRPr="00F562CB">
              <w:rPr>
                <w:rFonts w:ascii="Calibri Light" w:eastAsia="Times New Roman" w:hAnsi="Calibri Light" w:cs="Times New Roman"/>
                <w:color w:val="2F5496"/>
                <w:szCs w:val="24"/>
              </w:rPr>
              <w:t>1.3. Metadato Padre</w:t>
            </w:r>
            <w:r>
              <w:rPr>
                <w:rFonts w:ascii="Calibri" w:hAnsi="Calibri" w:cs="Calibri"/>
                <w:color w:val="A5A5A5"/>
                <w:szCs w:val="16"/>
              </w:rPr>
              <w:t xml:space="preserve">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</w:tr>
      <w:tr w:rsidR="00F562CB" w:rsidRPr="00B82097" w14:paraId="24A03C3D" w14:textId="77777777" w:rsidTr="00B840C8">
        <w:tc>
          <w:tcPr>
            <w:tcW w:w="4112" w:type="dxa"/>
            <w:shd w:val="clear" w:color="auto" w:fill="D5DCE4"/>
            <w:vAlign w:val="center"/>
          </w:tcPr>
          <w:p w14:paraId="494517E3" w14:textId="77777777" w:rsidR="00F562CB" w:rsidRDefault="00F562CB" w:rsidP="00F562CB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1.3.1.    Titulo </w:t>
            </w:r>
            <w:r w:rsidRPr="00B82097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  <w:tc>
          <w:tcPr>
            <w:tcW w:w="6237" w:type="dxa"/>
            <w:vAlign w:val="center"/>
          </w:tcPr>
          <w:p w14:paraId="7AB248D0" w14:textId="77777777" w:rsidR="00F562CB" w:rsidRPr="00B82097" w:rsidRDefault="00F562CB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6BF808A6" w14:textId="77777777" w:rsidTr="00B840C8">
        <w:tc>
          <w:tcPr>
            <w:tcW w:w="4112" w:type="dxa"/>
            <w:shd w:val="clear" w:color="auto" w:fill="D5DCE4"/>
            <w:vAlign w:val="center"/>
          </w:tcPr>
          <w:p w14:paraId="3233C08F" w14:textId="77777777" w:rsidR="00B82097" w:rsidRPr="00B82097" w:rsidRDefault="002B63E8" w:rsidP="00F562CB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>1.3.1.</w:t>
            </w:r>
            <w:r>
              <w:rPr>
                <w:rFonts w:ascii="Calibri" w:hAnsi="Calibri" w:cs="Calibri"/>
                <w:color w:val="auto"/>
                <w:szCs w:val="16"/>
              </w:rPr>
              <w:tab/>
            </w:r>
            <w:r w:rsidR="00F562CB">
              <w:rPr>
                <w:rFonts w:ascii="Calibri" w:hAnsi="Calibri" w:cs="Calibri"/>
                <w:color w:val="auto"/>
                <w:szCs w:val="16"/>
              </w:rPr>
              <w:t>Identificador</w:t>
            </w:r>
            <w:r w:rsidR="00B82097" w:rsidRPr="00B82097">
              <w:rPr>
                <w:rFonts w:ascii="Calibri" w:hAnsi="Calibri" w:cs="Calibri"/>
                <w:color w:val="auto"/>
                <w:szCs w:val="16"/>
              </w:rPr>
              <w:t xml:space="preserve"> </w:t>
            </w:r>
            <w:r w:rsidR="00B82097" w:rsidRPr="00B82097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  <w:tc>
          <w:tcPr>
            <w:tcW w:w="6237" w:type="dxa"/>
            <w:vAlign w:val="center"/>
          </w:tcPr>
          <w:p w14:paraId="066F03F9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6FB8385A" w14:textId="77777777" w:rsidTr="00B840C8">
        <w:tc>
          <w:tcPr>
            <w:tcW w:w="10349" w:type="dxa"/>
            <w:gridSpan w:val="2"/>
            <w:shd w:val="clear" w:color="auto" w:fill="ACB9CA"/>
            <w:vAlign w:val="center"/>
          </w:tcPr>
          <w:p w14:paraId="2570B40E" w14:textId="77777777" w:rsidR="00B82097" w:rsidRPr="00B82097" w:rsidRDefault="00B82097" w:rsidP="002A3767">
            <w:pPr>
              <w:keepNext/>
              <w:keepLines/>
              <w:numPr>
                <w:ilvl w:val="0"/>
                <w:numId w:val="5"/>
              </w:numPr>
              <w:spacing w:before="40"/>
              <w:ind w:left="0" w:firstLine="0"/>
              <w:jc w:val="center"/>
              <w:outlineLvl w:val="1"/>
              <w:rPr>
                <w:rFonts w:ascii="Calibri Light" w:eastAsia="Times New Roman" w:hAnsi="Calibri Light" w:cs="Times New Roman"/>
                <w:color w:val="A5A5A5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1.4.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 xml:space="preserve">Contacto de los metadatos </w:t>
            </w:r>
            <w:r w:rsidRPr="00B82097">
              <w:rPr>
                <w:rFonts w:ascii="Calibri Light" w:eastAsia="Times New Roman" w:hAnsi="Calibri Light" w:cs="Times New Roman"/>
                <w:color w:val="FF0000"/>
                <w:szCs w:val="26"/>
              </w:rPr>
              <w:t>(O)</w:t>
            </w:r>
          </w:p>
        </w:tc>
      </w:tr>
      <w:tr w:rsidR="00FF4416" w:rsidRPr="00B82097" w14:paraId="086D033F" w14:textId="77777777" w:rsidTr="00B840C8">
        <w:tc>
          <w:tcPr>
            <w:tcW w:w="4112" w:type="dxa"/>
            <w:shd w:val="clear" w:color="auto" w:fill="D5DCE4"/>
            <w:vAlign w:val="center"/>
          </w:tcPr>
          <w:p w14:paraId="0956C88A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Rol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Rol"/>
            <w:id w:val="1638533753"/>
            <w:placeholder>
              <w:docPart w:val="3FEA922047F2436FB28CD5F663C5D238"/>
            </w:placeholder>
            <w:showingPlcHdr/>
            <w15:color w:val="000080"/>
            <w15:appearance w15:val="tags"/>
            <w:comboBox>
              <w:listItem w:value="Elija un elemento."/>
              <w:listItem w:displayText="Creador" w:value="Creador"/>
              <w:listItem w:displayText="Autor" w:value="Autor"/>
              <w:listItem w:displayText="Conservador" w:value="Conservador"/>
              <w:listItem w:displayText="Propietario" w:value="Propietario"/>
              <w:listItem w:displayText="Proveedor del recurso" w:value="Proveedor del recurso"/>
              <w:listItem w:displayText="distribuidor" w:value="distribuidor"/>
              <w:listItem w:displayText="Usuario" w:value="Usuario"/>
              <w:listItem w:displayText="Punto de contacto" w:value="Punto de contacto"/>
              <w:listItem w:displayText="Investigador principal" w:value="Investigador principal"/>
              <w:listItem w:displayText="Procesador" w:value="Procesador"/>
              <w:listItem w:displayText="Publicador" w:value="Publicador"/>
              <w:listItem w:displayText="Patrocinador" w:value="Patrocinador"/>
              <w:listItem w:displayText="Coautor" w:value="Coautor"/>
              <w:listItem w:displayText="Colaborador" w:value="Colaborador"/>
              <w:listItem w:displayText="Editor" w:value="Editor"/>
              <w:listItem w:displayText="Mediador" w:value="Mediador"/>
              <w:listItem w:displayText="Titular de derechos" w:value="Titular de derechos"/>
              <w:listItem w:displayText="Contribuidor" w:value="Contribuidor"/>
              <w:listItem w:displayText="Financiador" w:value="Financiador"/>
              <w:listItem w:displayText="Interesado" w:value="Interesad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37" w:type="dxa"/>
                <w:vAlign w:val="center"/>
              </w:tcPr>
              <w:p w14:paraId="615802B7" w14:textId="5AE54E9D" w:rsidR="00FF4416" w:rsidRPr="00B82097" w:rsidRDefault="00FF4416" w:rsidP="00FF4416">
                <w:pPr>
                  <w:jc w:val="left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FF4416" w:rsidRPr="00B82097" w14:paraId="44C4851C" w14:textId="77777777" w:rsidTr="00B840C8">
        <w:tc>
          <w:tcPr>
            <w:tcW w:w="4112" w:type="dxa"/>
            <w:shd w:val="clear" w:color="auto" w:fill="D5DCE4"/>
            <w:vAlign w:val="center"/>
          </w:tcPr>
          <w:p w14:paraId="5922366A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1.4.2.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Nombre de la Organización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108E78FF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FF4416" w:rsidRPr="00B82097" w14:paraId="517DF647" w14:textId="77777777" w:rsidTr="00B840C8">
        <w:tc>
          <w:tcPr>
            <w:tcW w:w="4112" w:type="dxa"/>
            <w:shd w:val="clear" w:color="auto" w:fill="D5DCE4"/>
            <w:vAlign w:val="center"/>
          </w:tcPr>
          <w:p w14:paraId="42335F09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1.4.3.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Nombre del cargo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47D1AA45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FF4416" w:rsidRPr="00B82097" w14:paraId="7D0A5341" w14:textId="77777777" w:rsidTr="00B840C8">
        <w:tc>
          <w:tcPr>
            <w:tcW w:w="4112" w:type="dxa"/>
            <w:shd w:val="clear" w:color="auto" w:fill="D5DCE4"/>
            <w:vAlign w:val="center"/>
          </w:tcPr>
          <w:p w14:paraId="685DDA22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1.4.4.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Número de teléfono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73862A1B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FF4416" w:rsidRPr="00B82097" w14:paraId="19F3519E" w14:textId="77777777" w:rsidTr="00B840C8">
        <w:tc>
          <w:tcPr>
            <w:tcW w:w="4112" w:type="dxa"/>
            <w:shd w:val="clear" w:color="auto" w:fill="D5DCE4"/>
            <w:vAlign w:val="center"/>
          </w:tcPr>
          <w:p w14:paraId="1028D1C9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1.4.5.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Tipo del número de teléfono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Rol"/>
            <w:id w:val="678621417"/>
            <w:placeholder>
              <w:docPart w:val="BA12D2EABB3D41F8977106F9E731865E"/>
            </w:placeholder>
            <w:showingPlcHdr/>
            <w15:color w:val="000080"/>
            <w15:appearance w15:val="tags"/>
            <w:comboBox>
              <w:listItem w:value="Elija un elemento."/>
              <w:listItem w:displayText="Voz" w:value="Voz"/>
              <w:listItem w:displayText="Fax" w:value="Fax"/>
              <w:listItem w:displayText="Sms" w:value="Sms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37" w:type="dxa"/>
                <w:vAlign w:val="center"/>
              </w:tcPr>
              <w:p w14:paraId="0904D886" w14:textId="69D2587B" w:rsidR="00FF4416" w:rsidRPr="00B82097" w:rsidRDefault="00FF4416" w:rsidP="00FF4416">
                <w:pPr>
                  <w:jc w:val="left"/>
                  <w:rPr>
                    <w:rFonts w:ascii="Calibri" w:hAnsi="Calibri" w:cs="Calibri"/>
                    <w:color w:val="A5A5A5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FF4416" w:rsidRPr="00B82097" w14:paraId="2379BBA1" w14:textId="77777777" w:rsidTr="00B840C8">
        <w:tc>
          <w:tcPr>
            <w:tcW w:w="4112" w:type="dxa"/>
            <w:shd w:val="clear" w:color="auto" w:fill="D5DCE4"/>
            <w:vAlign w:val="center"/>
          </w:tcPr>
          <w:p w14:paraId="268ED212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1.4.6.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Dirección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501DD4CE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FF4416" w:rsidRPr="00B82097" w14:paraId="135FB025" w14:textId="77777777" w:rsidTr="00B840C8">
        <w:tc>
          <w:tcPr>
            <w:tcW w:w="4112" w:type="dxa"/>
            <w:shd w:val="clear" w:color="auto" w:fill="D5DCE4"/>
            <w:vAlign w:val="center"/>
          </w:tcPr>
          <w:p w14:paraId="101FCC55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1.4.7.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Ciudad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2EEE9F3D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FF4416" w:rsidRPr="00B82097" w14:paraId="32C182FB" w14:textId="77777777" w:rsidTr="00B840C8">
        <w:tc>
          <w:tcPr>
            <w:tcW w:w="4112" w:type="dxa"/>
            <w:shd w:val="clear" w:color="auto" w:fill="D5DCE4"/>
            <w:vAlign w:val="center"/>
          </w:tcPr>
          <w:p w14:paraId="58F52BC5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1.4.8.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Área </w:t>
            </w:r>
            <w:proofErr w:type="gramStart"/>
            <w:r w:rsidRPr="00B82097">
              <w:rPr>
                <w:rFonts w:ascii="Calibri" w:hAnsi="Calibri" w:cs="Calibri"/>
                <w:color w:val="auto"/>
                <w:szCs w:val="16"/>
              </w:rPr>
              <w:t>administrativa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proofErr w:type="gramEnd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vAlign w:val="center"/>
          </w:tcPr>
          <w:p w14:paraId="509D0479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FF4416" w:rsidRPr="00B82097" w14:paraId="74BFFE7D" w14:textId="77777777" w:rsidTr="00B840C8">
        <w:tc>
          <w:tcPr>
            <w:tcW w:w="4112" w:type="dxa"/>
            <w:shd w:val="clear" w:color="auto" w:fill="D5DCE4"/>
            <w:vAlign w:val="center"/>
          </w:tcPr>
          <w:p w14:paraId="44CA95AC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1.4.9.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Código postal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vAlign w:val="center"/>
          </w:tcPr>
          <w:p w14:paraId="2ADCD40F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FF4416" w:rsidRPr="00B82097" w14:paraId="054BBA95" w14:textId="77777777" w:rsidTr="00B840C8">
        <w:tc>
          <w:tcPr>
            <w:tcW w:w="4112" w:type="dxa"/>
            <w:shd w:val="clear" w:color="auto" w:fill="D5DCE4"/>
            <w:vAlign w:val="center"/>
          </w:tcPr>
          <w:p w14:paraId="049306B6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1.4.10.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País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17752CFE" w14:textId="6DC3F0A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  <w:r w:rsidRPr="00B82097">
              <w:rPr>
                <w:rFonts w:ascii="Calibri" w:hAnsi="Calibri" w:cs="Calibri"/>
                <w:color w:val="A6A6A6"/>
                <w:szCs w:val="16"/>
              </w:rPr>
              <w:t>[Valor recomendado: República de Colombia]</w:t>
            </w:r>
          </w:p>
        </w:tc>
      </w:tr>
      <w:tr w:rsidR="00FF4416" w:rsidRPr="00B82097" w14:paraId="46245C5C" w14:textId="77777777" w:rsidTr="00B840C8">
        <w:tc>
          <w:tcPr>
            <w:tcW w:w="4112" w:type="dxa"/>
            <w:shd w:val="clear" w:color="auto" w:fill="D5DCE4"/>
            <w:vAlign w:val="center"/>
          </w:tcPr>
          <w:p w14:paraId="4541A358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1.4.11.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Correo Electrónico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vAlign w:val="center"/>
          </w:tcPr>
          <w:p w14:paraId="0224502C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FF4416" w:rsidRPr="00B82097" w14:paraId="319F6FA3" w14:textId="77777777" w:rsidTr="00B840C8">
        <w:tc>
          <w:tcPr>
            <w:tcW w:w="4112" w:type="dxa"/>
            <w:shd w:val="clear" w:color="auto" w:fill="D5DCE4"/>
            <w:vAlign w:val="center"/>
          </w:tcPr>
          <w:p w14:paraId="7BF80DFC" w14:textId="77777777" w:rsidR="00FF4416" w:rsidRPr="00B82097" w:rsidRDefault="00FF4416" w:rsidP="00FF4416">
            <w:pPr>
              <w:jc w:val="left"/>
              <w:rPr>
                <w:rFonts w:ascii="Calibri" w:eastAsia="Times New Roman" w:hAnsi="Calibri" w:cs="Times New Roman"/>
                <w:color w:val="auto"/>
                <w:szCs w:val="18"/>
                <w:lang w:eastAsia="es-CO"/>
              </w:rPr>
            </w:pPr>
            <w:r w:rsidRPr="00B82097">
              <w:rPr>
                <w:rFonts w:ascii="Calibri" w:hAnsi="Calibri" w:cs="Calibri"/>
                <w:color w:val="000000"/>
                <w:szCs w:val="16"/>
              </w:rPr>
              <w:t>1.4.12.</w:t>
            </w:r>
            <w:r w:rsidRPr="00B82097">
              <w:rPr>
                <w:rFonts w:ascii="Calibri" w:hAnsi="Calibri" w:cs="Calibri"/>
                <w:color w:val="000000"/>
                <w:szCs w:val="16"/>
              </w:rPr>
              <w:tab/>
            </w:r>
            <w:proofErr w:type="gramStart"/>
            <w:r>
              <w:rPr>
                <w:rFonts w:ascii="Calibri" w:hAnsi="Calibri" w:cs="Calibri"/>
                <w:color w:val="000000"/>
                <w:szCs w:val="16"/>
              </w:rPr>
              <w:t>Enlace</w:t>
            </w:r>
            <w:r w:rsidRPr="00B82097">
              <w:rPr>
                <w:rFonts w:ascii="Calibri" w:hAnsi="Calibri" w:cs="Calibri"/>
                <w:color w:val="000000"/>
                <w:szCs w:val="16"/>
              </w:rPr>
              <w:t xml:space="preserve">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</w:t>
            </w:r>
            <w:proofErr w:type="gramEnd"/>
            <w:r w:rsidRPr="00B82097">
              <w:rPr>
                <w:rFonts w:ascii="Calibri" w:hAnsi="Calibri" w:cs="Calibri"/>
                <w:color w:val="FF0000"/>
                <w:szCs w:val="16"/>
              </w:rPr>
              <w:t>O)</w:t>
            </w:r>
          </w:p>
        </w:tc>
        <w:tc>
          <w:tcPr>
            <w:tcW w:w="6237" w:type="dxa"/>
            <w:vAlign w:val="center"/>
          </w:tcPr>
          <w:p w14:paraId="763D8836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FF4416" w:rsidRPr="00B82097" w14:paraId="421F88CC" w14:textId="77777777" w:rsidTr="00B840C8">
        <w:tc>
          <w:tcPr>
            <w:tcW w:w="4112" w:type="dxa"/>
            <w:shd w:val="clear" w:color="auto" w:fill="D5DCE4"/>
            <w:vAlign w:val="center"/>
          </w:tcPr>
          <w:p w14:paraId="4C8A88F8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1.4.13.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Horario de </w:t>
            </w:r>
            <w:proofErr w:type="gramStart"/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atención 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proofErr w:type="gramEnd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vAlign w:val="center"/>
          </w:tcPr>
          <w:p w14:paraId="79B57A3E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FF4416" w:rsidRPr="00B82097" w14:paraId="3985AF30" w14:textId="77777777" w:rsidTr="00B840C8">
        <w:tc>
          <w:tcPr>
            <w:tcW w:w="4112" w:type="dxa"/>
            <w:shd w:val="clear" w:color="auto" w:fill="D5DCE4"/>
            <w:vAlign w:val="center"/>
          </w:tcPr>
          <w:p w14:paraId="4ECFBFB8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1.4.14.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Instrucciones para contacto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vAlign w:val="center"/>
          </w:tcPr>
          <w:p w14:paraId="12FAC5DF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5883F774" w14:textId="77777777" w:rsidTr="00B840C8">
        <w:tc>
          <w:tcPr>
            <w:tcW w:w="10349" w:type="dxa"/>
            <w:gridSpan w:val="2"/>
            <w:shd w:val="clear" w:color="auto" w:fill="ACB9CA"/>
            <w:vAlign w:val="center"/>
          </w:tcPr>
          <w:p w14:paraId="589EA099" w14:textId="77777777" w:rsidR="00B82097" w:rsidRPr="00B82097" w:rsidRDefault="00B82097" w:rsidP="00B840C8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1.5.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>Fecha del Metadato</w:t>
            </w:r>
            <w:r w:rsidR="00A60478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  <w:r w:rsidR="00A60478" w:rsidRPr="00B82097">
              <w:rPr>
                <w:rFonts w:ascii="Calibri Light" w:eastAsia="Times New Roman" w:hAnsi="Calibri Light" w:cs="Times New Roman"/>
                <w:color w:val="FF0000"/>
                <w:szCs w:val="26"/>
              </w:rPr>
              <w:t>(O)</w:t>
            </w:r>
          </w:p>
        </w:tc>
      </w:tr>
      <w:tr w:rsidR="00FF4416" w:rsidRPr="00B82097" w14:paraId="2D5C2C1A" w14:textId="77777777" w:rsidTr="00B840C8">
        <w:tc>
          <w:tcPr>
            <w:tcW w:w="4112" w:type="dxa"/>
            <w:shd w:val="clear" w:color="auto" w:fill="D5DCE4"/>
            <w:vAlign w:val="center"/>
          </w:tcPr>
          <w:p w14:paraId="59B9103B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1.5.1.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Fecha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2BB08146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FF4416" w:rsidRPr="00B82097" w14:paraId="2B3102D9" w14:textId="77777777" w:rsidTr="00B840C8">
        <w:tc>
          <w:tcPr>
            <w:tcW w:w="4112" w:type="dxa"/>
            <w:shd w:val="clear" w:color="auto" w:fill="D5DCE4"/>
            <w:vAlign w:val="center"/>
          </w:tcPr>
          <w:p w14:paraId="4414BAD6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1.5.2.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Tipo de Fecha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Tipo de Fecha"/>
            <w:id w:val="-317806256"/>
            <w:placeholder>
              <w:docPart w:val="01FCBE765B9947EA9EB1F55C934021D4"/>
            </w:placeholder>
            <w:showingPlcHdr/>
            <w15:color w:val="000080"/>
            <w15:appearance w15:val="tags"/>
            <w:comboBox>
              <w:listItem w:value="Elija un elemento."/>
              <w:listItem w:displayText="Creación" w:value="Creación"/>
              <w:listItem w:displayText="Publicación" w:value="Publicación"/>
              <w:listItem w:displayText="Revisión" w:value="Revisión"/>
              <w:listItem w:displayText="Vencimiento" w:value="Vencimiento"/>
              <w:listItem w:displayText="Última actualización" w:value="Última actualización"/>
              <w:listItem w:displayText="Última revisión" w:value="Última revisión"/>
              <w:listItem w:displayText="Próxima actualización" w:value="Próxima actualización"/>
              <w:listItem w:displayText="No disponible" w:value="No disponible"/>
              <w:listItem w:displayText="En vigor" w:value="En vigor"/>
              <w:listItem w:displayText="Adoptado" w:value="Adoptado"/>
              <w:listItem w:displayText="Desfasado" w:value="Desfasado"/>
              <w:listItem w:displayText="Sustituido" w:value="Sustituido"/>
              <w:listItem w:displayText="Comienzo de la validez" w:value="Comienzo de la validez"/>
              <w:listItem w:displayText="Fin de la validez" w:value="Fin de la validez"/>
              <w:listItem w:displayText="Liberado" w:value="Liberado"/>
              <w:listItem w:displayText="Distribución" w:value="Distribución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37" w:type="dxa"/>
                <w:vAlign w:val="center"/>
              </w:tcPr>
              <w:p w14:paraId="6A5071F7" w14:textId="5E10EF3A" w:rsidR="00FF4416" w:rsidRPr="00B82097" w:rsidRDefault="00FF4416" w:rsidP="00FF4416">
                <w:pPr>
                  <w:jc w:val="left"/>
                  <w:rPr>
                    <w:rFonts w:ascii="Calibri" w:hAnsi="Calibri" w:cs="Calibri"/>
                    <w:color w:val="A5A5A5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82097" w:rsidRPr="00B82097" w14:paraId="4A768815" w14:textId="77777777" w:rsidTr="00B840C8">
        <w:tc>
          <w:tcPr>
            <w:tcW w:w="10349" w:type="dxa"/>
            <w:gridSpan w:val="2"/>
            <w:shd w:val="clear" w:color="auto" w:fill="ACB9CA"/>
            <w:vAlign w:val="center"/>
          </w:tcPr>
          <w:p w14:paraId="12470AD0" w14:textId="77777777" w:rsidR="00B82097" w:rsidRPr="00B82097" w:rsidRDefault="00B82097" w:rsidP="00B840C8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A5A5A5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1.6.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 xml:space="preserve">Norma de </w:t>
            </w:r>
            <w:proofErr w:type="gramStart"/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metadatos  </w:t>
            </w:r>
            <w:r w:rsidRPr="00B82097">
              <w:rPr>
                <w:rFonts w:ascii="Calibri" w:eastAsia="Times New Roman" w:hAnsi="Calibri" w:cs="Times New Roman"/>
                <w:color w:val="FF0000"/>
                <w:szCs w:val="26"/>
              </w:rPr>
              <w:t>(</w:t>
            </w:r>
            <w:proofErr w:type="gramEnd"/>
            <w:r w:rsidRPr="00B82097">
              <w:rPr>
                <w:rFonts w:ascii="Calibri Light" w:eastAsia="Times New Roman" w:hAnsi="Calibri Light" w:cs="Times New Roman"/>
                <w:color w:val="FF0000"/>
                <w:szCs w:val="26"/>
              </w:rPr>
              <w:t>O</w:t>
            </w:r>
            <w:r w:rsidRPr="00B82097">
              <w:rPr>
                <w:rFonts w:ascii="Calibri" w:eastAsia="Times New Roman" w:hAnsi="Calibri" w:cs="Times New Roman"/>
                <w:color w:val="FF0000"/>
                <w:szCs w:val="26"/>
              </w:rPr>
              <w:t>)</w:t>
            </w:r>
          </w:p>
        </w:tc>
      </w:tr>
      <w:tr w:rsidR="00B82097" w:rsidRPr="00B82097" w14:paraId="689103DA" w14:textId="77777777" w:rsidTr="00B840C8">
        <w:tc>
          <w:tcPr>
            <w:tcW w:w="4112" w:type="dxa"/>
            <w:shd w:val="clear" w:color="auto" w:fill="D5DCE4"/>
            <w:vAlign w:val="center"/>
          </w:tcPr>
          <w:p w14:paraId="404F6226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1.6.1.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Titulo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40752173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  <w:r w:rsidRPr="00B82097">
              <w:rPr>
                <w:rFonts w:ascii="Calibri" w:hAnsi="Calibri" w:cs="Calibri"/>
                <w:color w:val="A6A6A6"/>
                <w:szCs w:val="16"/>
              </w:rPr>
              <w:t>[Valor recomendado: ISO 19115-1]</w:t>
            </w:r>
          </w:p>
        </w:tc>
      </w:tr>
      <w:tr w:rsidR="00B82097" w:rsidRPr="00B82097" w14:paraId="6E0E50BD" w14:textId="77777777" w:rsidTr="00B840C8">
        <w:tc>
          <w:tcPr>
            <w:tcW w:w="4112" w:type="dxa"/>
            <w:shd w:val="clear" w:color="auto" w:fill="D5DCE4"/>
            <w:vAlign w:val="center"/>
          </w:tcPr>
          <w:p w14:paraId="1E4DC28D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1.6.2.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Edición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282D5478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  <w:r w:rsidRPr="00B82097">
              <w:rPr>
                <w:rFonts w:ascii="Calibri" w:hAnsi="Calibri" w:cs="Calibri"/>
                <w:color w:val="A6A6A6"/>
                <w:szCs w:val="16"/>
              </w:rPr>
              <w:t>[Valor recomendado: 2014]</w:t>
            </w:r>
          </w:p>
        </w:tc>
      </w:tr>
      <w:tr w:rsidR="00B82097" w:rsidRPr="00B82097" w14:paraId="4408BCDC" w14:textId="77777777" w:rsidTr="00B840C8">
        <w:tc>
          <w:tcPr>
            <w:tcW w:w="10349" w:type="dxa"/>
            <w:gridSpan w:val="2"/>
            <w:shd w:val="clear" w:color="auto" w:fill="ACB9CA"/>
            <w:vAlign w:val="center"/>
          </w:tcPr>
          <w:p w14:paraId="363C5800" w14:textId="77777777" w:rsidR="00B82097" w:rsidRPr="00B82097" w:rsidRDefault="00B82097" w:rsidP="00B840C8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A5A5A5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lastRenderedPageBreak/>
              <w:t>1.7.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 xml:space="preserve">Perfil de metadatos </w:t>
            </w:r>
            <w:r w:rsidRPr="00B82097">
              <w:rPr>
                <w:rFonts w:ascii="Calibri" w:eastAsia="Times New Roman" w:hAnsi="Calibri" w:cs="Times New Roman"/>
                <w:color w:val="FF0000"/>
                <w:szCs w:val="26"/>
              </w:rPr>
              <w:t>(</w:t>
            </w:r>
            <w:r w:rsidRPr="00B82097">
              <w:rPr>
                <w:rFonts w:ascii="Calibri Light" w:eastAsia="Times New Roman" w:hAnsi="Calibri Light" w:cs="Times New Roman"/>
                <w:color w:val="FF0000"/>
                <w:szCs w:val="26"/>
              </w:rPr>
              <w:t>O</w:t>
            </w:r>
            <w:r w:rsidRPr="00B82097">
              <w:rPr>
                <w:rFonts w:ascii="Calibri" w:eastAsia="Times New Roman" w:hAnsi="Calibri" w:cs="Times New Roman"/>
                <w:color w:val="FF0000"/>
                <w:szCs w:val="26"/>
              </w:rPr>
              <w:t>)</w:t>
            </w:r>
          </w:p>
        </w:tc>
      </w:tr>
      <w:tr w:rsidR="00B82097" w:rsidRPr="00B82097" w14:paraId="7B069405" w14:textId="77777777" w:rsidTr="00B840C8">
        <w:tc>
          <w:tcPr>
            <w:tcW w:w="4112" w:type="dxa"/>
            <w:shd w:val="clear" w:color="auto" w:fill="D5DCE4"/>
            <w:vAlign w:val="center"/>
          </w:tcPr>
          <w:p w14:paraId="1E421AFE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1.7.1.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Titulo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6912384B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3531EADE" w14:textId="77777777" w:rsidTr="00B840C8">
        <w:tc>
          <w:tcPr>
            <w:tcW w:w="4112" w:type="dxa"/>
            <w:shd w:val="clear" w:color="auto" w:fill="D5DCE4"/>
            <w:vAlign w:val="center"/>
          </w:tcPr>
          <w:p w14:paraId="466990E8" w14:textId="781A27A6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1.7.2.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</w:r>
            <w:r w:rsidR="00FF4416" w:rsidRPr="00B82097">
              <w:rPr>
                <w:rFonts w:ascii="Calibri" w:hAnsi="Calibri" w:cs="Calibri"/>
                <w:color w:val="auto"/>
                <w:szCs w:val="16"/>
              </w:rPr>
              <w:t>Edición 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vAlign w:val="center"/>
          </w:tcPr>
          <w:p w14:paraId="5AE8EF51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03141D74" w14:textId="77777777" w:rsidTr="00B840C8">
        <w:tc>
          <w:tcPr>
            <w:tcW w:w="10349" w:type="dxa"/>
            <w:gridSpan w:val="2"/>
            <w:shd w:val="clear" w:color="auto" w:fill="ACB9CA"/>
            <w:vAlign w:val="center"/>
          </w:tcPr>
          <w:p w14:paraId="570C0477" w14:textId="77777777" w:rsidR="00B82097" w:rsidRPr="00B82097" w:rsidRDefault="00B82097" w:rsidP="00B840C8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A5A5A5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1.8.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>Rol: ámbito de los metadatos</w:t>
            </w:r>
          </w:p>
        </w:tc>
      </w:tr>
      <w:tr w:rsidR="00B82097" w:rsidRPr="00B82097" w14:paraId="697292BF" w14:textId="77777777" w:rsidTr="00B840C8">
        <w:tc>
          <w:tcPr>
            <w:tcW w:w="4112" w:type="dxa"/>
            <w:shd w:val="clear" w:color="auto" w:fill="D5DCE4"/>
            <w:vAlign w:val="center"/>
          </w:tcPr>
          <w:p w14:paraId="35BAA4E9" w14:textId="75B01666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1.8.1.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Ámbito del </w:t>
            </w:r>
            <w:r w:rsidR="00FF4416" w:rsidRPr="00B82097">
              <w:rPr>
                <w:rFonts w:ascii="Calibri" w:hAnsi="Calibri" w:cs="Calibri"/>
                <w:color w:val="auto"/>
                <w:szCs w:val="16"/>
              </w:rPr>
              <w:t>recurso (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O)</w:t>
            </w:r>
          </w:p>
        </w:tc>
        <w:sdt>
          <w:sdtPr>
            <w:alias w:val="⇩"/>
            <w:tag w:val="Rol"/>
            <w:id w:val="-378477695"/>
            <w:placeholder>
              <w:docPart w:val="31F8718CD28243598F7F3412B9340E96"/>
            </w:placeholder>
            <w:showingPlcHdr/>
            <w15:color w:val="000080"/>
            <w15:appearance w15:val="tags"/>
            <w:comboBox>
              <w:listItem w:value="Elija un elemento."/>
              <w:listItem w:displayText="Atributo" w:value="Atributo"/>
              <w:listItem w:displayText="Tipo de atributo" w:value="Tipo de atributo"/>
              <w:listItem w:displayText="Hardware de captura" w:value="Hardware de captura"/>
              <w:listItem w:displayText="Sesión de captura" w:value="Sesión de captura"/>
              <w:listItem w:displayText="Conjunto de datos" w:value="Conjunto de datos"/>
              <w:listItem w:displayText="Serie" w:value="Serie"/>
              <w:listItem w:displayText="Conjunto de datos no geográficos" w:value="Conjunto de datos no geográficos"/>
              <w:listItem w:displayText="Grupo de dimensión" w:value="Grupo de dimensión"/>
              <w:listItem w:displayText="Objeto geográfico" w:value="Objeto geográfico"/>
              <w:listItem w:displayText="Tipo de objeto geográfico" w:value="Tipo de objeto geográfico"/>
              <w:listItem w:displayText="Tipo de propiedad" w:value="Tipo de propiedad"/>
              <w:listItem w:displayText="Sesión de campo" w:value="Sesión de campo"/>
              <w:listItem w:displayText="Software" w:value="Software"/>
              <w:listItem w:displayText="Servicio" w:value="Servicio"/>
              <w:listItem w:displayText="Modelo" w:value="Modelo"/>
              <w:listItem w:displayText="Hoja" w:value="Hoja"/>
              <w:listItem w:displayText="Metadatos" w:value="Metadatos"/>
              <w:listItem w:displayText="Iniciativa" w:value="Iniciativa"/>
              <w:listItem w:displayText="Muestra" w:value="Muestra"/>
              <w:listItem w:displayText="Documento" w:value="Documento"/>
              <w:listItem w:displayText="Colección" w:value="Colección"/>
              <w:listItem w:displayText="Cobertura" w:value="Cobertura"/>
              <w:listItem w:displayText="Aplicación" w:value="Aplicación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37" w:type="dxa"/>
                <w:vAlign w:val="center"/>
              </w:tcPr>
              <w:p w14:paraId="54555A35" w14:textId="4BE86C7B" w:rsidR="00B82097" w:rsidRPr="00B82097" w:rsidRDefault="00FF4416" w:rsidP="00B82097">
                <w:pPr>
                  <w:jc w:val="left"/>
                  <w:rPr>
                    <w:rFonts w:ascii="Calibri" w:hAnsi="Calibri" w:cs="Calibri"/>
                    <w:color w:val="A5A5A5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</w:tbl>
    <w:p w14:paraId="6B748E03" w14:textId="77777777" w:rsidR="00B82097" w:rsidRPr="00B82097" w:rsidRDefault="00B82097" w:rsidP="00B82097">
      <w:pPr>
        <w:spacing w:after="160" w:line="259" w:lineRule="auto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4070"/>
        <w:gridCol w:w="42"/>
        <w:gridCol w:w="8"/>
        <w:gridCol w:w="6229"/>
      </w:tblGrid>
      <w:tr w:rsidR="00B82097" w:rsidRPr="00B82097" w14:paraId="4B12F7D1" w14:textId="77777777" w:rsidTr="00B840C8">
        <w:tc>
          <w:tcPr>
            <w:tcW w:w="10349" w:type="dxa"/>
            <w:gridSpan w:val="4"/>
            <w:shd w:val="clear" w:color="auto" w:fill="ACB9CA"/>
            <w:vAlign w:val="center"/>
          </w:tcPr>
          <w:p w14:paraId="7179071E" w14:textId="77777777" w:rsidR="00B82097" w:rsidRPr="00B82097" w:rsidRDefault="00B82097" w:rsidP="002A3767">
            <w:pPr>
              <w:keepNext/>
              <w:keepLines/>
              <w:numPr>
                <w:ilvl w:val="0"/>
                <w:numId w:val="4"/>
              </w:numPr>
              <w:spacing w:before="240"/>
              <w:jc w:val="center"/>
              <w:outlineLvl w:val="0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32"/>
              </w:rPr>
              <w:t>Información de Identificación</w:t>
            </w:r>
            <w:r w:rsidR="00921F94">
              <w:rPr>
                <w:rFonts w:ascii="Calibri Light" w:eastAsia="Times New Roman" w:hAnsi="Calibri Light" w:cs="Times New Roman"/>
                <w:color w:val="2F5496"/>
                <w:szCs w:val="32"/>
              </w:rPr>
              <w:t xml:space="preserve"> del Recurso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32"/>
              </w:rPr>
              <w:t xml:space="preserve"> </w:t>
            </w:r>
            <w:r w:rsidRPr="00B82097">
              <w:rPr>
                <w:rFonts w:ascii="Calibri Light" w:eastAsia="Times New Roman" w:hAnsi="Calibri Light" w:cs="Times New Roman"/>
                <w:color w:val="FF0000"/>
                <w:szCs w:val="32"/>
              </w:rPr>
              <w:t>(O)</w:t>
            </w:r>
          </w:p>
        </w:tc>
      </w:tr>
      <w:tr w:rsidR="00B82097" w:rsidRPr="00B82097" w14:paraId="46889FD6" w14:textId="77777777" w:rsidTr="00B840C8">
        <w:tc>
          <w:tcPr>
            <w:tcW w:w="10349" w:type="dxa"/>
            <w:gridSpan w:val="4"/>
            <w:shd w:val="clear" w:color="auto" w:fill="ACB9CA"/>
            <w:vAlign w:val="center"/>
          </w:tcPr>
          <w:p w14:paraId="31B9F8C0" w14:textId="77777777" w:rsidR="00B82097" w:rsidRPr="00B82097" w:rsidRDefault="00B82097" w:rsidP="00B840C8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A5A5A5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2.1.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>Citación</w:t>
            </w:r>
            <w:r w:rsidR="00E56FF4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  <w:r w:rsidR="00E56FF4" w:rsidRPr="00B82097">
              <w:rPr>
                <w:rFonts w:ascii="Calibri Light" w:eastAsia="Times New Roman" w:hAnsi="Calibri Light" w:cs="Times New Roman"/>
                <w:color w:val="FF0000"/>
                <w:szCs w:val="32"/>
              </w:rPr>
              <w:t>(O)</w:t>
            </w:r>
          </w:p>
        </w:tc>
      </w:tr>
      <w:tr w:rsidR="00FF4416" w:rsidRPr="00B82097" w14:paraId="563C7946" w14:textId="77777777" w:rsidTr="00B840C8">
        <w:tc>
          <w:tcPr>
            <w:tcW w:w="4112" w:type="dxa"/>
            <w:gridSpan w:val="2"/>
            <w:shd w:val="clear" w:color="auto" w:fill="D5DCE4"/>
          </w:tcPr>
          <w:p w14:paraId="0268B687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Titulo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gridSpan w:val="2"/>
          </w:tcPr>
          <w:p w14:paraId="062F0E19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FF4416" w:rsidRPr="00B82097" w14:paraId="21BFD047" w14:textId="77777777" w:rsidTr="00B840C8">
        <w:tc>
          <w:tcPr>
            <w:tcW w:w="4112" w:type="dxa"/>
            <w:gridSpan w:val="2"/>
            <w:shd w:val="clear" w:color="auto" w:fill="D5DCE4"/>
          </w:tcPr>
          <w:p w14:paraId="690558FF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2.1.2.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Fecha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gridSpan w:val="2"/>
          </w:tcPr>
          <w:p w14:paraId="0D3412BF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FF4416" w:rsidRPr="00B82097" w14:paraId="1F8B91DB" w14:textId="77777777" w:rsidTr="00B840C8">
        <w:tc>
          <w:tcPr>
            <w:tcW w:w="4112" w:type="dxa"/>
            <w:gridSpan w:val="2"/>
            <w:shd w:val="clear" w:color="auto" w:fill="D5DCE4"/>
          </w:tcPr>
          <w:p w14:paraId="56A5F1AF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2.1.3.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Tipo de Fecha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Tipo de Fecha"/>
            <w:id w:val="1797334879"/>
            <w:placeholder>
              <w:docPart w:val="4A838FDE4E83457B93E40EEE23D53BAC"/>
            </w:placeholder>
            <w:showingPlcHdr/>
            <w15:color w:val="000080"/>
            <w15:appearance w15:val="tags"/>
            <w:comboBox>
              <w:listItem w:value="Elija un elemento."/>
              <w:listItem w:displayText="Creación" w:value="Creación"/>
              <w:listItem w:displayText="Publicación" w:value="Publicación"/>
              <w:listItem w:displayText="Revisión" w:value="Revisión"/>
              <w:listItem w:displayText="Vencimiento" w:value="Vencimiento"/>
              <w:listItem w:displayText="Última actualización" w:value="Última actualización"/>
              <w:listItem w:displayText="Última revisión" w:value="Última revisión"/>
              <w:listItem w:displayText="Próxima actualización" w:value="Próxima actualización"/>
              <w:listItem w:displayText="No disponible" w:value="No disponible"/>
              <w:listItem w:displayText="En vigor" w:value="En vigor"/>
              <w:listItem w:displayText="Adoptado" w:value="Adoptado"/>
              <w:listItem w:displayText="Desfasado" w:value="Desfasado"/>
              <w:listItem w:displayText="Sustituido" w:value="Sustituido"/>
              <w:listItem w:displayText="Comienzo de la validez" w:value="Comienzo de la validez"/>
              <w:listItem w:displayText="Fin de la validez" w:value="Fin de la validez"/>
              <w:listItem w:displayText="Liberado" w:value="Liberado"/>
              <w:listItem w:displayText="Distribución" w:value="Distribución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37" w:type="dxa"/>
                <w:gridSpan w:val="2"/>
              </w:tcPr>
              <w:p w14:paraId="3735A1C3" w14:textId="3ADD3D0C" w:rsidR="00FF4416" w:rsidRPr="00B82097" w:rsidRDefault="00FF4416" w:rsidP="00FF4416">
                <w:pPr>
                  <w:jc w:val="left"/>
                  <w:rPr>
                    <w:rFonts w:ascii="Calibri" w:hAnsi="Calibri" w:cs="Calibri"/>
                    <w:color w:val="A5A5A5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FF4416" w:rsidRPr="00B82097" w14:paraId="70360FE0" w14:textId="77777777" w:rsidTr="00B840C8">
        <w:tc>
          <w:tcPr>
            <w:tcW w:w="4112" w:type="dxa"/>
            <w:gridSpan w:val="2"/>
            <w:shd w:val="clear" w:color="auto" w:fill="D5DCE4"/>
          </w:tcPr>
          <w:p w14:paraId="48673422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2.1.4.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Edición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gridSpan w:val="2"/>
          </w:tcPr>
          <w:p w14:paraId="3A47D152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FF4416" w:rsidRPr="00B82097" w14:paraId="63F134B7" w14:textId="77777777" w:rsidTr="00B840C8">
        <w:tc>
          <w:tcPr>
            <w:tcW w:w="4112" w:type="dxa"/>
            <w:gridSpan w:val="2"/>
            <w:shd w:val="clear" w:color="auto" w:fill="D5DCE4"/>
          </w:tcPr>
          <w:p w14:paraId="650C0374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2.1.5.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Fecha Edición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gridSpan w:val="2"/>
          </w:tcPr>
          <w:p w14:paraId="18ED5561" w14:textId="759E1370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FF4416" w:rsidRPr="00B82097" w14:paraId="2F72F66D" w14:textId="77777777" w:rsidTr="00B840C8">
        <w:tc>
          <w:tcPr>
            <w:tcW w:w="4112" w:type="dxa"/>
            <w:gridSpan w:val="2"/>
            <w:shd w:val="clear" w:color="auto" w:fill="D5DCE4"/>
          </w:tcPr>
          <w:p w14:paraId="37803F73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2.1.6.   Forma de presentación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sdt>
          <w:sdtPr>
            <w:alias w:val="⇩"/>
            <w:tag w:val="Forma de Presentación"/>
            <w:id w:val="333113717"/>
            <w:placeholder>
              <w:docPart w:val="BB6AE57260F24B7AA51BEDAC2361964B"/>
            </w:placeholder>
            <w:showingPlcHdr/>
            <w15:color w:val="000080"/>
            <w15:appearance w15:val="tags"/>
            <w:comboBox>
              <w:listItem w:value="Elija un elemento."/>
              <w:listItem w:displayText="Mapa digital" w:value="Mapa digital"/>
              <w:listItem w:displayText="Modelo digital" w:value="Modelo digital"/>
              <w:listItem w:displayText="Documento digital" w:value="Documento digital"/>
              <w:listItem w:displayText="Documento impreso" w:value="Documento impreso"/>
              <w:listItem w:displayText="Imagen digital" w:value="Imagen digital"/>
              <w:listItem w:displayText="Imagen impresa" w:value="Imagen impresa"/>
              <w:listItem w:displayText="Mapa impreso" w:value="Mapa impreso"/>
              <w:listItem w:displayText="Modelo impreso" w:value="Modelo impreso"/>
              <w:listItem w:displayText="Perfil digital" w:value="Perfil digital"/>
              <w:listItem w:displayText="Perfil impreso" w:value="Perfil impreso"/>
              <w:listItem w:displayText="Tabla digital" w:value="Tabla digital"/>
              <w:listItem w:displayText="Copia impresa de tabla" w:value="Copia impresa de tabla"/>
              <w:listItem w:displayText="Video digital" w:value="Video digital"/>
              <w:listItem w:displayText="Video en cinta" w:value="Video en cinta"/>
              <w:listItem w:displayText="Audio digital" w:value="Audio digital"/>
              <w:listItem w:displayText="Multimedia en copia impresa" w:value="Multimedia en copia impresa"/>
              <w:listItem w:displayText="Diagrama impreso" w:value="Diagrama impreso"/>
              <w:listItem w:displayText="Objeto físico" w:value="Objeto físic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37" w:type="dxa"/>
                <w:gridSpan w:val="2"/>
              </w:tcPr>
              <w:p w14:paraId="4E0EF8FE" w14:textId="175F3769" w:rsidR="00FF4416" w:rsidRPr="00F562CB" w:rsidRDefault="00FF4416" w:rsidP="00FF4416">
                <w:pPr>
                  <w:jc w:val="left"/>
                  <w:rPr>
                    <w:rFonts w:ascii="Calibri" w:hAnsi="Calibri" w:cs="Calibri"/>
                    <w:color w:val="0070C0"/>
                    <w:szCs w:val="16"/>
                  </w:rPr>
                </w:pPr>
                <w:r w:rsidRPr="008C4599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82097" w:rsidRPr="00B82097" w14:paraId="716B17B2" w14:textId="77777777" w:rsidTr="00B840C8">
        <w:tc>
          <w:tcPr>
            <w:tcW w:w="10349" w:type="dxa"/>
            <w:gridSpan w:val="4"/>
            <w:shd w:val="clear" w:color="auto" w:fill="ACB9CA"/>
          </w:tcPr>
          <w:p w14:paraId="68647861" w14:textId="77777777" w:rsidR="00B82097" w:rsidRPr="00B82097" w:rsidRDefault="00EB340F" w:rsidP="00EB340F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Calibri"/>
                <w:color w:val="A5A5A5"/>
                <w:szCs w:val="16"/>
              </w:rPr>
            </w:pP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2.2. </w:t>
            </w:r>
            <w:r w:rsidR="00B82097"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Resumen </w:t>
            </w:r>
            <w:r w:rsidR="00B82097" w:rsidRPr="00B82097">
              <w:rPr>
                <w:rFonts w:ascii="Calibri Light" w:eastAsia="Times New Roman" w:hAnsi="Calibri Light" w:cs="Times New Roman"/>
                <w:color w:val="FF0000"/>
                <w:szCs w:val="26"/>
              </w:rPr>
              <w:t>(O)</w:t>
            </w:r>
          </w:p>
        </w:tc>
      </w:tr>
      <w:tr w:rsidR="00B82097" w:rsidRPr="00B82097" w14:paraId="7431B4FB" w14:textId="77777777" w:rsidTr="00B840C8">
        <w:tc>
          <w:tcPr>
            <w:tcW w:w="10349" w:type="dxa"/>
            <w:gridSpan w:val="4"/>
            <w:shd w:val="clear" w:color="auto" w:fill="FFFFFF"/>
          </w:tcPr>
          <w:p w14:paraId="34790E89" w14:textId="77777777" w:rsidR="00B82097" w:rsidRDefault="00B840C8" w:rsidP="00B840C8">
            <w:pPr>
              <w:keepNext/>
              <w:keepLines/>
              <w:spacing w:before="40"/>
              <w:jc w:val="left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</w:p>
          <w:p w14:paraId="232F75D0" w14:textId="77777777" w:rsidR="00B840C8" w:rsidRPr="00B82097" w:rsidRDefault="00B840C8" w:rsidP="00B840C8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Times New Roman"/>
                <w:color w:val="auto"/>
              </w:rPr>
            </w:pPr>
          </w:p>
          <w:p w14:paraId="6EC77072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</w:tc>
      </w:tr>
      <w:tr w:rsidR="00B82097" w:rsidRPr="00B82097" w14:paraId="35A36826" w14:textId="77777777" w:rsidTr="00B840C8">
        <w:tc>
          <w:tcPr>
            <w:tcW w:w="10349" w:type="dxa"/>
            <w:gridSpan w:val="4"/>
            <w:shd w:val="clear" w:color="auto" w:fill="ACB9CA"/>
          </w:tcPr>
          <w:p w14:paraId="31F8ECDB" w14:textId="77777777" w:rsidR="00B82097" w:rsidRPr="00B82097" w:rsidRDefault="00B82097" w:rsidP="00B840C8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2.3.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Propósito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24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24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24"/>
              </w:rPr>
              <w:t>)</w:t>
            </w:r>
          </w:p>
        </w:tc>
      </w:tr>
      <w:tr w:rsidR="00B82097" w:rsidRPr="00B82097" w14:paraId="1B5E2CAA" w14:textId="77777777" w:rsidTr="00B840C8">
        <w:tc>
          <w:tcPr>
            <w:tcW w:w="10349" w:type="dxa"/>
            <w:gridSpan w:val="4"/>
            <w:shd w:val="clear" w:color="auto" w:fill="FFFFFF"/>
          </w:tcPr>
          <w:p w14:paraId="58DF446F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  <w:p w14:paraId="08512CDF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  <w:p w14:paraId="2D33129F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</w:tc>
      </w:tr>
      <w:tr w:rsidR="00B82097" w:rsidRPr="00B82097" w14:paraId="7B9882BF" w14:textId="77777777" w:rsidTr="00B840C8">
        <w:tc>
          <w:tcPr>
            <w:tcW w:w="10349" w:type="dxa"/>
            <w:gridSpan w:val="4"/>
            <w:shd w:val="clear" w:color="auto" w:fill="ACB9CA"/>
          </w:tcPr>
          <w:p w14:paraId="06E43381" w14:textId="77777777" w:rsidR="00B82097" w:rsidRPr="00B82097" w:rsidRDefault="00B82097" w:rsidP="00B840C8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2.4.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>Crédito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24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24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24"/>
              </w:rPr>
              <w:t>)</w:t>
            </w:r>
          </w:p>
        </w:tc>
      </w:tr>
      <w:tr w:rsidR="00B82097" w:rsidRPr="00B82097" w14:paraId="2AECD384" w14:textId="77777777" w:rsidTr="00B840C8">
        <w:tc>
          <w:tcPr>
            <w:tcW w:w="10349" w:type="dxa"/>
            <w:gridSpan w:val="4"/>
            <w:shd w:val="clear" w:color="auto" w:fill="FFFFFF"/>
          </w:tcPr>
          <w:p w14:paraId="24DCE402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  <w:p w14:paraId="4923D5B3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  <w:p w14:paraId="7ECA1DF9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</w:tc>
      </w:tr>
      <w:tr w:rsidR="00B82097" w:rsidRPr="00B82097" w14:paraId="46092C67" w14:textId="77777777" w:rsidTr="00B840C8">
        <w:tc>
          <w:tcPr>
            <w:tcW w:w="10349" w:type="dxa"/>
            <w:gridSpan w:val="4"/>
            <w:shd w:val="clear" w:color="auto" w:fill="ACB9CA"/>
          </w:tcPr>
          <w:p w14:paraId="5A7B44BF" w14:textId="77777777" w:rsidR="00B82097" w:rsidRPr="00B82097" w:rsidRDefault="00B82097" w:rsidP="00B840C8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4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4"/>
              </w:rPr>
              <w:t>2.5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4"/>
              </w:rPr>
              <w:tab/>
              <w:t xml:space="preserve">Estado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24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24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24"/>
              </w:rPr>
              <w:t>)</w:t>
            </w:r>
          </w:p>
        </w:tc>
      </w:tr>
      <w:tr w:rsidR="00B82097" w:rsidRPr="00B82097" w14:paraId="6A5B4FFD" w14:textId="77777777" w:rsidTr="00B840C8">
        <w:tc>
          <w:tcPr>
            <w:tcW w:w="10349" w:type="dxa"/>
            <w:gridSpan w:val="4"/>
            <w:shd w:val="clear" w:color="auto" w:fill="FFFFFF"/>
          </w:tcPr>
          <w:p w14:paraId="68F93D2A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  <w:p w14:paraId="7B0253E7" w14:textId="77777777" w:rsidR="00FF4416" w:rsidRPr="00B82097" w:rsidRDefault="00FF4416" w:rsidP="00FF4416">
            <w:pPr>
              <w:jc w:val="left"/>
              <w:rPr>
                <w:rFonts w:ascii="Calibri" w:hAnsi="Calibri" w:cs="Times New Roman"/>
                <w:color w:val="auto"/>
              </w:rPr>
            </w:pPr>
          </w:p>
          <w:p w14:paraId="3CAC549E" w14:textId="069CC248" w:rsidR="00B82097" w:rsidRPr="00FF4416" w:rsidRDefault="00FF4416" w:rsidP="00FF4416">
            <w:pPr>
              <w:jc w:val="center"/>
              <w:rPr>
                <w:rFonts w:ascii="Calibri" w:hAnsi="Calibri" w:cs="Times New Roman"/>
                <w:color w:val="auto"/>
              </w:rPr>
            </w:pPr>
            <w:r>
              <w:rPr>
                <w:rFonts w:ascii="Calibri" w:hAnsi="Calibri" w:cs="Times New Roman"/>
                <w:color w:val="auto"/>
              </w:rPr>
              <w:tab/>
            </w:r>
            <w:sdt>
              <w:sdtPr>
                <w:alias w:val="Progreso"/>
                <w:tag w:val="Rol"/>
                <w:id w:val="47503035"/>
                <w:placeholder>
                  <w:docPart w:val="3CC81B98D6CB457CA9C0B8582DF37D2D"/>
                </w:placeholder>
                <w15:color w:val="000080"/>
                <w:comboBox>
                  <w:listItem w:value="Elija un elemento."/>
                  <w:listItem w:displayText="Completado" w:value="Completado"/>
                  <w:listItem w:displayText="Archivo histórico" w:value="Archivo histórico"/>
                  <w:listItem w:displayText="Obsoleto" w:value="Obsoleto"/>
                  <w:listItem w:displayText="En curso" w:value="En curso"/>
                  <w:listItem w:displayText="Planeado" w:value="Planeado"/>
                  <w:listItem w:displayText="Requerido" w:value="Requerido"/>
                  <w:listItem w:displayText="En desarrollo" w:value="En desarrollo"/>
                  <w:listItem w:displayText="Final" w:value="Final"/>
                  <w:listItem w:displayText="Pendiente" w:value="Pendiente"/>
                  <w:listItem w:displayText="Retirado" w:value="Retirado"/>
                  <w:listItem w:displayText="Sustituido" w:value="Sustituido"/>
                  <w:listItem w:displayText="Tentativo" w:value="Tentativo"/>
                  <w:listItem w:displayText="Válido" w:value="Válido"/>
                  <w:listItem w:displayText="Aceptado" w:value="Aceptado"/>
                  <w:listItem w:displayText="No aceptado" w:value="No aceptado"/>
                  <w:listItem w:displayText="Propuesto" w:value="Propuesto"/>
                  <w:listItem w:displayText="Desaprobado" w:value="Desaprobado"/>
                </w:comboBox>
              </w:sdtPr>
              <w:sdtEndPr>
                <w:rPr>
                  <w:rFonts w:ascii="Calibri" w:hAnsi="Calibri" w:cs="Calibri"/>
                  <w:color w:val="A6A6A6"/>
                  <w:szCs w:val="16"/>
                </w:rPr>
              </w:sdtEndPr>
              <w:sdtContent>
                <w:r>
                  <w:t>Completado</w:t>
                </w:r>
              </w:sdtContent>
            </w:sdt>
          </w:p>
          <w:p w14:paraId="3A36FB81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</w:tc>
      </w:tr>
      <w:tr w:rsidR="00B82097" w:rsidRPr="00B82097" w14:paraId="64B55135" w14:textId="77777777" w:rsidTr="00B840C8">
        <w:tc>
          <w:tcPr>
            <w:tcW w:w="10349" w:type="dxa"/>
            <w:gridSpan w:val="4"/>
            <w:shd w:val="clear" w:color="auto" w:fill="ACB9CA"/>
            <w:vAlign w:val="center"/>
          </w:tcPr>
          <w:p w14:paraId="4C188BBB" w14:textId="77777777" w:rsidR="00B82097" w:rsidRPr="00B82097" w:rsidRDefault="00B82097" w:rsidP="00B840C8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2.6.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>Contacto</w:t>
            </w:r>
            <w:r w:rsidR="00EB340F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  <w:r w:rsidR="00EB340F"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</w:tr>
      <w:tr w:rsidR="00FF4416" w:rsidRPr="00B82097" w14:paraId="100010C5" w14:textId="77777777" w:rsidTr="00D42DA1">
        <w:tc>
          <w:tcPr>
            <w:tcW w:w="4070" w:type="dxa"/>
            <w:shd w:val="clear" w:color="auto" w:fill="D5DCE4"/>
            <w:vAlign w:val="center"/>
          </w:tcPr>
          <w:p w14:paraId="1AF95B03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2.6.1.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Rol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Rol"/>
            <w:id w:val="1872723413"/>
            <w:placeholder>
              <w:docPart w:val="C2EE15F99469424C876948287A93D081"/>
            </w:placeholder>
            <w:showingPlcHdr/>
            <w15:color w:val="000080"/>
            <w15:appearance w15:val="tags"/>
            <w:comboBox>
              <w:listItem w:value="Elija un elemento."/>
              <w:listItem w:displayText="Creador" w:value="Creador"/>
              <w:listItem w:displayText="Autor" w:value="Autor"/>
              <w:listItem w:displayText="Conservador" w:value="Conservador"/>
              <w:listItem w:displayText="Propietario" w:value="Propietario"/>
              <w:listItem w:displayText="Proveedor del recurso" w:value="Proveedor del recurso"/>
              <w:listItem w:displayText="distribuidor" w:value="distribuidor"/>
              <w:listItem w:displayText="Usuario" w:value="Usuario"/>
              <w:listItem w:displayText="Punto de contacto" w:value="Punto de contacto"/>
              <w:listItem w:displayText="Investigador principal" w:value="Investigador principal"/>
              <w:listItem w:displayText="Procesador" w:value="Procesador"/>
              <w:listItem w:displayText="Publicador" w:value="Publicador"/>
              <w:listItem w:displayText="Patrocinador" w:value="Patrocinador"/>
              <w:listItem w:displayText="Coautor" w:value="Coautor"/>
              <w:listItem w:displayText="Colaborador" w:value="Colaborador"/>
              <w:listItem w:displayText="Editor" w:value="Editor"/>
              <w:listItem w:displayText="Mediador" w:value="Mediador"/>
              <w:listItem w:displayText="Titular de derechos" w:value="Titular de derechos"/>
              <w:listItem w:displayText="Contribuidor" w:value="Contribuidor"/>
              <w:listItem w:displayText="Financiador" w:value="Financiador"/>
              <w:listItem w:displayText="Interesado" w:value="Interesad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79" w:type="dxa"/>
                <w:gridSpan w:val="3"/>
                <w:shd w:val="clear" w:color="auto" w:fill="auto"/>
                <w:vAlign w:val="center"/>
              </w:tcPr>
              <w:p w14:paraId="6B25461F" w14:textId="65A7F539" w:rsidR="00FF4416" w:rsidRPr="00B82097" w:rsidRDefault="00FF4416" w:rsidP="00FF4416">
                <w:pPr>
                  <w:jc w:val="left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FF4416" w:rsidRPr="00B82097" w14:paraId="4C02B7AA" w14:textId="77777777" w:rsidTr="00D42DA1">
        <w:tc>
          <w:tcPr>
            <w:tcW w:w="4070" w:type="dxa"/>
            <w:shd w:val="clear" w:color="auto" w:fill="D5DCE4"/>
            <w:vAlign w:val="center"/>
          </w:tcPr>
          <w:p w14:paraId="6D9012A1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2.6.2.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Nombre de la Organización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3"/>
            <w:shd w:val="clear" w:color="auto" w:fill="auto"/>
            <w:vAlign w:val="center"/>
          </w:tcPr>
          <w:p w14:paraId="4B27AC1D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FF4416" w:rsidRPr="00B82097" w14:paraId="3C8C7C9E" w14:textId="77777777" w:rsidTr="00D42DA1">
        <w:tc>
          <w:tcPr>
            <w:tcW w:w="4070" w:type="dxa"/>
            <w:shd w:val="clear" w:color="auto" w:fill="D5DCE4"/>
            <w:vAlign w:val="center"/>
          </w:tcPr>
          <w:p w14:paraId="1F4CDA83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2.6.3.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Nombre del cargo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3"/>
            <w:shd w:val="clear" w:color="auto" w:fill="auto"/>
            <w:vAlign w:val="center"/>
          </w:tcPr>
          <w:p w14:paraId="6267A0B0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FF4416" w:rsidRPr="00B82097" w14:paraId="7BB122EB" w14:textId="77777777" w:rsidTr="00D42DA1">
        <w:tc>
          <w:tcPr>
            <w:tcW w:w="4070" w:type="dxa"/>
            <w:shd w:val="clear" w:color="auto" w:fill="D5DCE4"/>
            <w:vAlign w:val="center"/>
          </w:tcPr>
          <w:p w14:paraId="74959CD3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2.6.4.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Número de teléfono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3"/>
            <w:shd w:val="clear" w:color="auto" w:fill="auto"/>
            <w:vAlign w:val="center"/>
          </w:tcPr>
          <w:p w14:paraId="2AAE4C48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FF4416" w:rsidRPr="00B82097" w14:paraId="6E2BE4A5" w14:textId="77777777" w:rsidTr="00D42DA1">
        <w:tc>
          <w:tcPr>
            <w:tcW w:w="4070" w:type="dxa"/>
            <w:shd w:val="clear" w:color="auto" w:fill="D5DCE4"/>
            <w:vAlign w:val="center"/>
          </w:tcPr>
          <w:p w14:paraId="55959D7C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2.6.5.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Tipo del número de teléfono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Rol"/>
            <w:id w:val="1091903855"/>
            <w:placeholder>
              <w:docPart w:val="3A3D4190405442659AEF1F009CE5EBCA"/>
            </w:placeholder>
            <w:showingPlcHdr/>
            <w15:color w:val="000080"/>
            <w15:appearance w15:val="tags"/>
            <w:comboBox>
              <w:listItem w:value="Elija un elemento."/>
              <w:listItem w:displayText="Voz" w:value="Voz"/>
              <w:listItem w:displayText="Fax" w:value="Fax"/>
              <w:listItem w:displayText="Sms" w:value="Sms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79" w:type="dxa"/>
                <w:gridSpan w:val="3"/>
                <w:shd w:val="clear" w:color="auto" w:fill="auto"/>
                <w:vAlign w:val="center"/>
              </w:tcPr>
              <w:p w14:paraId="67C791A9" w14:textId="7DD3353A" w:rsidR="00FF4416" w:rsidRPr="00B82097" w:rsidRDefault="00FF4416" w:rsidP="00FF4416">
                <w:pPr>
                  <w:jc w:val="left"/>
                  <w:rPr>
                    <w:rFonts w:ascii="Calibri" w:hAnsi="Calibri" w:cs="Calibri"/>
                    <w:color w:val="A5A5A5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FF4416" w:rsidRPr="00B82097" w14:paraId="396DCAD4" w14:textId="77777777" w:rsidTr="00D42DA1">
        <w:tc>
          <w:tcPr>
            <w:tcW w:w="4070" w:type="dxa"/>
            <w:shd w:val="clear" w:color="auto" w:fill="D5DCE4"/>
            <w:vAlign w:val="center"/>
          </w:tcPr>
          <w:p w14:paraId="24EF8F7F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2.6.6.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Dirección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3"/>
            <w:shd w:val="clear" w:color="auto" w:fill="auto"/>
            <w:vAlign w:val="center"/>
          </w:tcPr>
          <w:p w14:paraId="1560B0DD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FF4416" w:rsidRPr="00B82097" w14:paraId="1B7D44F2" w14:textId="77777777" w:rsidTr="00D42DA1">
        <w:tc>
          <w:tcPr>
            <w:tcW w:w="4070" w:type="dxa"/>
            <w:shd w:val="clear" w:color="auto" w:fill="D5DCE4"/>
            <w:vAlign w:val="center"/>
          </w:tcPr>
          <w:p w14:paraId="440AF7DD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lastRenderedPageBreak/>
              <w:t xml:space="preserve">2.6.7.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Ciudad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3"/>
            <w:shd w:val="clear" w:color="auto" w:fill="auto"/>
            <w:vAlign w:val="center"/>
          </w:tcPr>
          <w:p w14:paraId="73D3B2BF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FF4416" w:rsidRPr="00B82097" w14:paraId="1E5DA0DF" w14:textId="77777777" w:rsidTr="00D42DA1">
        <w:tc>
          <w:tcPr>
            <w:tcW w:w="4070" w:type="dxa"/>
            <w:shd w:val="clear" w:color="auto" w:fill="D5DCE4"/>
            <w:vAlign w:val="center"/>
          </w:tcPr>
          <w:p w14:paraId="2FCABF9F" w14:textId="093ADB3A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2.6.8.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>Área administrativa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 xml:space="preserve"> 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79" w:type="dxa"/>
            <w:gridSpan w:val="3"/>
            <w:shd w:val="clear" w:color="auto" w:fill="auto"/>
            <w:vAlign w:val="center"/>
          </w:tcPr>
          <w:p w14:paraId="10260A16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FF4416" w:rsidRPr="00B82097" w14:paraId="2FACA153" w14:textId="77777777" w:rsidTr="00D42DA1">
        <w:tc>
          <w:tcPr>
            <w:tcW w:w="4070" w:type="dxa"/>
            <w:shd w:val="clear" w:color="auto" w:fill="D5DCE4"/>
            <w:vAlign w:val="center"/>
          </w:tcPr>
          <w:p w14:paraId="08F14B4E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2.6.9.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Código postal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79" w:type="dxa"/>
            <w:gridSpan w:val="3"/>
            <w:shd w:val="clear" w:color="auto" w:fill="auto"/>
            <w:vAlign w:val="center"/>
          </w:tcPr>
          <w:p w14:paraId="2BE29CF8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FF4416" w:rsidRPr="00B82097" w14:paraId="60DB4BBA" w14:textId="77777777" w:rsidTr="00D42DA1">
        <w:tc>
          <w:tcPr>
            <w:tcW w:w="4070" w:type="dxa"/>
            <w:shd w:val="clear" w:color="auto" w:fill="D5DCE4"/>
            <w:vAlign w:val="center"/>
          </w:tcPr>
          <w:p w14:paraId="0CB5AEB8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2.6.10.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País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3"/>
            <w:shd w:val="clear" w:color="auto" w:fill="auto"/>
            <w:vAlign w:val="center"/>
          </w:tcPr>
          <w:p w14:paraId="30FC79D9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  <w:r w:rsidRPr="00B82097">
              <w:rPr>
                <w:rFonts w:ascii="Calibri" w:hAnsi="Calibri" w:cs="Calibri"/>
                <w:color w:val="A6A6A6"/>
                <w:szCs w:val="16"/>
              </w:rPr>
              <w:t>[Valor recomendado: República de Colombia]</w:t>
            </w:r>
          </w:p>
        </w:tc>
      </w:tr>
      <w:tr w:rsidR="00FF4416" w:rsidRPr="00B82097" w14:paraId="3CFF0878" w14:textId="77777777" w:rsidTr="00D42DA1">
        <w:tc>
          <w:tcPr>
            <w:tcW w:w="4070" w:type="dxa"/>
            <w:shd w:val="clear" w:color="auto" w:fill="D5DCE4"/>
            <w:vAlign w:val="center"/>
          </w:tcPr>
          <w:p w14:paraId="57F50CDD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2.6.11.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Correo Electrónico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79" w:type="dxa"/>
            <w:gridSpan w:val="3"/>
            <w:shd w:val="clear" w:color="auto" w:fill="auto"/>
            <w:vAlign w:val="center"/>
          </w:tcPr>
          <w:p w14:paraId="6EFB6282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FF4416" w:rsidRPr="00B82097" w14:paraId="438B3774" w14:textId="77777777" w:rsidTr="00D42DA1">
        <w:tc>
          <w:tcPr>
            <w:tcW w:w="4070" w:type="dxa"/>
            <w:shd w:val="clear" w:color="auto" w:fill="D5DCE4"/>
            <w:vAlign w:val="center"/>
          </w:tcPr>
          <w:p w14:paraId="1EF4A529" w14:textId="5DFC6C8E" w:rsidR="00FF4416" w:rsidRPr="00B82097" w:rsidRDefault="00FF4416" w:rsidP="00FF4416">
            <w:pPr>
              <w:jc w:val="left"/>
              <w:rPr>
                <w:rFonts w:ascii="Calibri" w:eastAsia="Times New Roman" w:hAnsi="Calibri" w:cs="Times New Roman"/>
                <w:color w:val="auto"/>
                <w:szCs w:val="18"/>
                <w:lang w:eastAsia="es-CO"/>
              </w:rPr>
            </w:pPr>
            <w:r>
              <w:rPr>
                <w:rFonts w:ascii="Calibri" w:hAnsi="Calibri" w:cs="Calibri"/>
                <w:color w:val="000000"/>
                <w:szCs w:val="16"/>
              </w:rPr>
              <w:t>2.6.12. Enlace</w:t>
            </w:r>
            <w:r w:rsidRPr="00B82097">
              <w:rPr>
                <w:rFonts w:ascii="Calibri" w:hAnsi="Calibri" w:cs="Calibri"/>
                <w:color w:val="000000"/>
                <w:szCs w:val="16"/>
              </w:rPr>
              <w:t xml:space="preserve">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>(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O)</w:t>
            </w:r>
          </w:p>
        </w:tc>
        <w:tc>
          <w:tcPr>
            <w:tcW w:w="6279" w:type="dxa"/>
            <w:gridSpan w:val="3"/>
            <w:shd w:val="clear" w:color="auto" w:fill="auto"/>
            <w:vAlign w:val="center"/>
          </w:tcPr>
          <w:p w14:paraId="2A70C6E6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FF4416" w:rsidRPr="00B82097" w14:paraId="10122B15" w14:textId="77777777" w:rsidTr="00D42DA1">
        <w:tc>
          <w:tcPr>
            <w:tcW w:w="4070" w:type="dxa"/>
            <w:shd w:val="clear" w:color="auto" w:fill="D5DCE4"/>
            <w:vAlign w:val="center"/>
          </w:tcPr>
          <w:p w14:paraId="4EDB2512" w14:textId="45A8C9FD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2.6.13.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>Horario de atención 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79" w:type="dxa"/>
            <w:gridSpan w:val="3"/>
            <w:shd w:val="clear" w:color="auto" w:fill="auto"/>
            <w:vAlign w:val="center"/>
          </w:tcPr>
          <w:p w14:paraId="482A0BC4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FF4416" w:rsidRPr="00B82097" w14:paraId="5CCFB8BC" w14:textId="77777777" w:rsidTr="00D42DA1">
        <w:tc>
          <w:tcPr>
            <w:tcW w:w="4070" w:type="dxa"/>
            <w:shd w:val="clear" w:color="auto" w:fill="D5DCE4"/>
            <w:vAlign w:val="center"/>
          </w:tcPr>
          <w:p w14:paraId="240B860B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2.6.14.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Instrucciones para contacto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79" w:type="dxa"/>
            <w:gridSpan w:val="3"/>
            <w:shd w:val="clear" w:color="auto" w:fill="auto"/>
            <w:vAlign w:val="center"/>
          </w:tcPr>
          <w:p w14:paraId="69221D6C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FF4416" w:rsidRPr="00B82097" w14:paraId="14C0B460" w14:textId="77777777" w:rsidTr="00B840C8">
        <w:tc>
          <w:tcPr>
            <w:tcW w:w="10349" w:type="dxa"/>
            <w:gridSpan w:val="4"/>
            <w:shd w:val="clear" w:color="auto" w:fill="ACB9CA"/>
          </w:tcPr>
          <w:p w14:paraId="27EEF1D8" w14:textId="77777777" w:rsidR="00FF4416" w:rsidRPr="00B82097" w:rsidRDefault="00FF4416" w:rsidP="00FF4416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2.7.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 xml:space="preserve">Tipo de representación Espacial </w:t>
            </w:r>
            <w:r w:rsidRPr="00B82097">
              <w:rPr>
                <w:rFonts w:ascii="Calibri Light" w:eastAsia="Times New Roman" w:hAnsi="Calibri Light" w:cs="Times New Roman"/>
                <w:color w:val="FF0000"/>
                <w:szCs w:val="26"/>
              </w:rPr>
              <w:t>(O)</w:t>
            </w:r>
          </w:p>
        </w:tc>
      </w:tr>
      <w:tr w:rsidR="00FF4416" w:rsidRPr="00B82097" w14:paraId="59A24F9C" w14:textId="77777777" w:rsidTr="00B840C8">
        <w:tc>
          <w:tcPr>
            <w:tcW w:w="10349" w:type="dxa"/>
            <w:gridSpan w:val="4"/>
            <w:shd w:val="clear" w:color="auto" w:fill="auto"/>
          </w:tcPr>
          <w:p w14:paraId="3FD49699" w14:textId="77777777" w:rsidR="00FF4416" w:rsidRPr="00B82097" w:rsidRDefault="00FF4416" w:rsidP="00FF4416">
            <w:pPr>
              <w:keepNext/>
              <w:keepLines/>
              <w:spacing w:before="40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 w:rsidRPr="00B82097">
              <w:rPr>
                <w:rFonts w:ascii="Calibri" w:hAnsi="Calibri" w:cs="Calibri"/>
                <w:color w:val="A6A6A6"/>
                <w:szCs w:val="16"/>
              </w:rPr>
              <w:t xml:space="preserve">[Valor recomendado: </w:t>
            </w:r>
            <w:r>
              <w:rPr>
                <w:rFonts w:ascii="Calibri" w:hAnsi="Calibri" w:cs="Calibri"/>
                <w:color w:val="A6A6A6"/>
                <w:szCs w:val="16"/>
              </w:rPr>
              <w:t>Vector</w:t>
            </w:r>
            <w:r w:rsidRPr="00B82097">
              <w:rPr>
                <w:rFonts w:ascii="Calibri" w:hAnsi="Calibri" w:cs="Calibri"/>
                <w:color w:val="A6A6A6"/>
                <w:szCs w:val="16"/>
              </w:rPr>
              <w:t>]</w:t>
            </w:r>
          </w:p>
        </w:tc>
      </w:tr>
      <w:tr w:rsidR="00FF4416" w:rsidRPr="00B82097" w14:paraId="007A0BCE" w14:textId="77777777" w:rsidTr="00B840C8">
        <w:tc>
          <w:tcPr>
            <w:tcW w:w="10349" w:type="dxa"/>
            <w:gridSpan w:val="4"/>
            <w:shd w:val="clear" w:color="auto" w:fill="ACB9CA"/>
          </w:tcPr>
          <w:p w14:paraId="42D50051" w14:textId="77777777" w:rsidR="00FF4416" w:rsidRPr="00B82097" w:rsidRDefault="00FF4416" w:rsidP="00FF4416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2.9.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 xml:space="preserve">Categoría del Tema 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26"/>
              </w:rPr>
              <w:t>(O)</w:t>
            </w:r>
          </w:p>
        </w:tc>
      </w:tr>
      <w:tr w:rsidR="00FF4416" w:rsidRPr="00B82097" w14:paraId="20AFDA0E" w14:textId="77777777" w:rsidTr="00B840C8">
        <w:tc>
          <w:tcPr>
            <w:tcW w:w="10349" w:type="dxa"/>
            <w:gridSpan w:val="4"/>
            <w:shd w:val="clear" w:color="auto" w:fill="auto"/>
          </w:tcPr>
          <w:p w14:paraId="65239249" w14:textId="464883E6" w:rsidR="00FF4416" w:rsidRPr="00B82097" w:rsidRDefault="00FF4416" w:rsidP="00FF4416">
            <w:pPr>
              <w:keepNext/>
              <w:keepLines/>
              <w:tabs>
                <w:tab w:val="left" w:pos="3825"/>
              </w:tabs>
              <w:spacing w:before="40"/>
              <w:jc w:val="left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sdt>
              <w:sdtPr>
                <w:rPr>
                  <w:rFonts w:ascii="Calibri" w:hAnsi="Calibri" w:cs="Calibri"/>
                  <w:color w:val="0070C0"/>
                  <w:szCs w:val="16"/>
                </w:rPr>
                <w:alias w:val="⇩"/>
                <w:tag w:val="Rol"/>
                <w:id w:val="1861003822"/>
                <w:placeholder>
                  <w:docPart w:val="5F37B2ADC2B846958E88757E7F573349"/>
                </w:placeholder>
                <w15:color w:val="000080"/>
                <w15:appearance w15:val="tags"/>
                <w:comboBox>
                  <w:listItem w:value="Elija un elemento."/>
                  <w:listItem w:displayText="Agricultura" w:value="Agricultura"/>
                  <w:listItem w:displayText="Tipo de atributo" w:value="Tipo de atributo"/>
                  <w:listItem w:displayText="Biota" w:value="Biota"/>
                  <w:listItem w:displayText="Fronteras" w:value="Fronteras"/>
                  <w:listItem w:displayText="Atmósfera climatológica y Meterológica" w:value="Atmósfera climatológica y Meterológica"/>
                  <w:listItem w:displayText="Economía" w:value="Economía"/>
                  <w:listItem w:displayText="Elevación" w:value="Elevación"/>
                  <w:listItem w:displayText="Grupo de dimensión" w:value="Grupo de dimensión"/>
                  <w:listItem w:displayText="Medio ambiente" w:value="Medio ambiente"/>
                  <w:listItem w:displayText="Salud" w:value="Salud"/>
                  <w:listItem w:displayText="Cobertura de la tierra con mapas basicos e imagenes" w:value="Cobertura de la tierra con mapas basicos e imagenes"/>
                  <w:listItem w:displayText="Inteligencia militar" w:value="Inteligencia militar"/>
                  <w:listItem w:displayText="Aguas interiores" w:value="Aguas interiores"/>
                  <w:listItem w:displayText="Localización" w:value="Localización"/>
                  <w:listItem w:displayText="Océanos" w:value="Océanos"/>
                  <w:listItem w:displayText="Planeamiento catastral" w:value="Planeamiento catastral"/>
                  <w:listItem w:displayText="Sociedad" w:value="Sociedad"/>
                  <w:listItem w:displayText="Estructuras" w:value="Estructuras"/>
                  <w:listItem w:displayText="Transporte" w:value="Transporte"/>
                  <w:listItem w:displayText="Servicios de comunicación" w:value="Servicios de comunicación"/>
                  <w:listItem w:displayText="Fuera de la tierra" w:value="Fuera de la tierra"/>
                </w:comboBox>
              </w:sdtPr>
              <w:sdtContent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sdtContent>
            </w:sdt>
            <w:r>
              <w:rPr>
                <w:rFonts w:ascii="Calibri" w:hAnsi="Calibri" w:cs="Calibri"/>
                <w:color w:val="0070C0"/>
                <w:szCs w:val="16"/>
              </w:rPr>
              <w:tab/>
            </w:r>
            <w:sdt>
              <w:sdtPr>
                <w:rPr>
                  <w:rFonts w:ascii="Calibri" w:hAnsi="Calibri" w:cs="Calibri"/>
                  <w:color w:val="0070C0"/>
                  <w:szCs w:val="16"/>
                </w:rPr>
                <w:alias w:val="⇩"/>
                <w:tag w:val="Rol"/>
                <w:id w:val="374587374"/>
                <w:placeholder>
                  <w:docPart w:val="962EDBB11C864109A950B88C44A502E6"/>
                </w:placeholder>
                <w15:color w:val="000080"/>
                <w15:appearance w15:val="tags"/>
                <w:comboBox>
                  <w:listItem w:value="Elija un elemento."/>
                  <w:listItem w:displayText="Agricultura" w:value="Agricultura"/>
                  <w:listItem w:displayText="Tipo de atributo" w:value="Tipo de atributo"/>
                  <w:listItem w:displayText="Biota" w:value="Biota"/>
                  <w:listItem w:displayText="Fronteras" w:value="Fronteras"/>
                  <w:listItem w:displayText="Atmósfera climatológica y Meterológica" w:value="Atmósfera climatológica y Meterológica"/>
                  <w:listItem w:displayText="Economía" w:value="Economía"/>
                  <w:listItem w:displayText="Elevación" w:value="Elevación"/>
                  <w:listItem w:displayText="Grupo de dimensión" w:value="Grupo de dimensión"/>
                  <w:listItem w:displayText="Medio ambiente" w:value="Medio ambiente"/>
                  <w:listItem w:displayText="Salud" w:value="Salud"/>
                  <w:listItem w:displayText="Cobertura de la tierra con mapas basicos e imagenes" w:value="Cobertura de la tierra con mapas basicos e imagenes"/>
                  <w:listItem w:displayText="Inteligencia militar" w:value="Inteligencia militar"/>
                  <w:listItem w:displayText="Aguas interiores" w:value="Aguas interiores"/>
                  <w:listItem w:displayText="Localización" w:value="Localización"/>
                  <w:listItem w:displayText="Océanos" w:value="Océanos"/>
                  <w:listItem w:displayText="Planeamiento catastral" w:value="Planeamiento catastral"/>
                  <w:listItem w:displayText="Sociedad" w:value="Sociedad"/>
                  <w:listItem w:displayText="Estructuras" w:value="Estructuras"/>
                  <w:listItem w:displayText="Transporte" w:value="Transporte"/>
                  <w:listItem w:displayText="Servicios de comunicación" w:value="Servicios de comunicación"/>
                  <w:listItem w:displayText="Fuera de la tierra" w:value="Fuera de la tierra"/>
                </w:comboBox>
              </w:sdtPr>
              <w:sdtContent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sdtContent>
            </w:sdt>
            <w:r>
              <w:rPr>
                <w:rFonts w:ascii="Calibri" w:hAnsi="Calibri" w:cs="Calibri"/>
                <w:color w:val="0070C0"/>
                <w:szCs w:val="16"/>
              </w:rPr>
              <w:t xml:space="preserve">               </w:t>
            </w:r>
            <w:sdt>
              <w:sdtPr>
                <w:rPr>
                  <w:rFonts w:ascii="Calibri" w:hAnsi="Calibri" w:cs="Calibri"/>
                  <w:color w:val="0070C0"/>
                  <w:szCs w:val="16"/>
                </w:rPr>
                <w:alias w:val="⇩"/>
                <w:tag w:val="Rol"/>
                <w:id w:val="-22558616"/>
                <w:placeholder>
                  <w:docPart w:val="70378F671E564240BE0915A67A7E0FA7"/>
                </w:placeholder>
                <w15:color w:val="000080"/>
                <w15:appearance w15:val="tags"/>
                <w:comboBox>
                  <w:listItem w:value="Elija un elemento."/>
                  <w:listItem w:displayText="Agricultura" w:value="Agricultura"/>
                  <w:listItem w:displayText="Tipo de atributo" w:value="Tipo de atributo"/>
                  <w:listItem w:displayText="Biota" w:value="Biota"/>
                  <w:listItem w:displayText="Fronteras" w:value="Fronteras"/>
                  <w:listItem w:displayText="Atmósfera climatológica y Meterológica" w:value="Atmósfera climatológica y Meterológica"/>
                  <w:listItem w:displayText="Economía" w:value="Economía"/>
                  <w:listItem w:displayText="Elevación" w:value="Elevación"/>
                  <w:listItem w:displayText="Grupo de dimensión" w:value="Grupo de dimensión"/>
                  <w:listItem w:displayText="Medio ambiente" w:value="Medio ambiente"/>
                  <w:listItem w:displayText="Salud" w:value="Salud"/>
                  <w:listItem w:displayText="Cobertura de la tierra con mapas basicos e imagenes" w:value="Cobertura de la tierra con mapas basicos e imagenes"/>
                  <w:listItem w:displayText="Inteligencia militar" w:value="Inteligencia militar"/>
                  <w:listItem w:displayText="Aguas interiores" w:value="Aguas interiores"/>
                  <w:listItem w:displayText="Localización" w:value="Localización"/>
                  <w:listItem w:displayText="Océanos" w:value="Océanos"/>
                  <w:listItem w:displayText="Planeamiento catastral" w:value="Planeamiento catastral"/>
                  <w:listItem w:displayText="Sociedad" w:value="Sociedad"/>
                  <w:listItem w:displayText="Estructuras" w:value="Estructuras"/>
                  <w:listItem w:displayText="Transporte" w:value="Transporte"/>
                  <w:listItem w:displayText="Servicios de comunicación" w:value="Servicios de comunicación"/>
                  <w:listItem w:displayText="Fuera de la tierra" w:value="Fuera de la tierra"/>
                </w:comboBox>
              </w:sdtPr>
              <w:sdtContent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sdtContent>
            </w:sdt>
            <w:r>
              <w:rPr>
                <w:rFonts w:ascii="Calibri" w:hAnsi="Calibri" w:cs="Calibri"/>
                <w:color w:val="0070C0"/>
                <w:szCs w:val="16"/>
              </w:rPr>
              <w:t xml:space="preserve"> </w:t>
            </w:r>
          </w:p>
        </w:tc>
      </w:tr>
      <w:tr w:rsidR="00FF4416" w:rsidRPr="00B82097" w14:paraId="4AED7103" w14:textId="77777777" w:rsidTr="00B840C8">
        <w:tc>
          <w:tcPr>
            <w:tcW w:w="10349" w:type="dxa"/>
            <w:gridSpan w:val="4"/>
            <w:shd w:val="clear" w:color="auto" w:fill="ACB9CA"/>
          </w:tcPr>
          <w:p w14:paraId="154D20BB" w14:textId="77777777" w:rsidR="00FF4416" w:rsidRPr="00EB340F" w:rsidRDefault="00FF4416" w:rsidP="00FF4416">
            <w:pPr>
              <w:pStyle w:val="Prrafodelista"/>
              <w:keepNext/>
              <w:keepLines/>
              <w:numPr>
                <w:ilvl w:val="1"/>
                <w:numId w:val="11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EB340F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Extensión </w:t>
            </w:r>
            <w:r w:rsidRPr="00EB340F">
              <w:rPr>
                <w:rFonts w:ascii="Calibri Light" w:eastAsia="Times New Roman" w:hAnsi="Calibri Light" w:cs="Calibri"/>
                <w:color w:val="FF0000"/>
                <w:szCs w:val="26"/>
              </w:rPr>
              <w:t>(O)</w:t>
            </w:r>
          </w:p>
        </w:tc>
      </w:tr>
      <w:tr w:rsidR="00FF4416" w:rsidRPr="00B82097" w14:paraId="671BB285" w14:textId="77777777" w:rsidTr="00B840C8">
        <w:tc>
          <w:tcPr>
            <w:tcW w:w="4120" w:type="dxa"/>
            <w:gridSpan w:val="3"/>
            <w:shd w:val="clear" w:color="auto" w:fill="D5DCE4"/>
          </w:tcPr>
          <w:p w14:paraId="12155A15" w14:textId="77777777" w:rsidR="00FF4416" w:rsidRPr="00B82097" w:rsidRDefault="00FF4416" w:rsidP="00FF4416">
            <w:pPr>
              <w:jc w:val="left"/>
              <w:rPr>
                <w:rFonts w:ascii="Calibri" w:hAnsi="Calibri" w:cs="Times New Roman"/>
                <w:color w:val="auto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2.10.1. Longitud Oeste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582D90DF" w14:textId="77777777" w:rsidR="00FF4416" w:rsidRPr="00B82097" w:rsidRDefault="00FF4416" w:rsidP="00FF4416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FF4416" w:rsidRPr="00B82097" w14:paraId="67BB8427" w14:textId="77777777" w:rsidTr="00B840C8">
        <w:tc>
          <w:tcPr>
            <w:tcW w:w="4120" w:type="dxa"/>
            <w:gridSpan w:val="3"/>
            <w:shd w:val="clear" w:color="auto" w:fill="D5DCE4"/>
          </w:tcPr>
          <w:p w14:paraId="2C9C8DA8" w14:textId="77777777" w:rsidR="00FF4416" w:rsidRPr="00B82097" w:rsidRDefault="00FF4416" w:rsidP="00FF4416">
            <w:pPr>
              <w:jc w:val="left"/>
              <w:rPr>
                <w:rFonts w:ascii="Calibri Light" w:eastAsia="Times New Roman" w:hAnsi="Calibri Light" w:cs="Times New Roman"/>
                <w:color w:val="auto"/>
                <w:szCs w:val="2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2.10.2. Longitud Este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0CF32ABE" w14:textId="77777777" w:rsidR="00FF4416" w:rsidRPr="00B82097" w:rsidRDefault="00FF4416" w:rsidP="00FF4416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FF4416" w:rsidRPr="00B82097" w14:paraId="17D0EEB4" w14:textId="77777777" w:rsidTr="00B840C8">
        <w:tc>
          <w:tcPr>
            <w:tcW w:w="4120" w:type="dxa"/>
            <w:gridSpan w:val="3"/>
            <w:shd w:val="clear" w:color="auto" w:fill="D5DCE4"/>
          </w:tcPr>
          <w:p w14:paraId="1FC9B0CD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2.10.3. Latitud Sur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179059C7" w14:textId="77777777" w:rsidR="00FF4416" w:rsidRPr="00B82097" w:rsidRDefault="00FF4416" w:rsidP="00FF4416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FF4416" w:rsidRPr="00B82097" w14:paraId="71D5BF62" w14:textId="77777777" w:rsidTr="00B840C8">
        <w:tc>
          <w:tcPr>
            <w:tcW w:w="4120" w:type="dxa"/>
            <w:gridSpan w:val="3"/>
            <w:shd w:val="clear" w:color="auto" w:fill="D5DCE4"/>
          </w:tcPr>
          <w:p w14:paraId="456226D6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2.10.4. Latitud Norte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6178C977" w14:textId="77777777" w:rsidR="00FF4416" w:rsidRPr="00B82097" w:rsidRDefault="00FF4416" w:rsidP="00FF4416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FF4416" w:rsidRPr="00B82097" w14:paraId="3B86AE93" w14:textId="77777777" w:rsidTr="00FF4416">
        <w:trPr>
          <w:trHeight w:val="470"/>
        </w:trPr>
        <w:tc>
          <w:tcPr>
            <w:tcW w:w="10349" w:type="dxa"/>
            <w:gridSpan w:val="4"/>
            <w:shd w:val="clear" w:color="auto" w:fill="ACB9CA"/>
          </w:tcPr>
          <w:p w14:paraId="301BF4AF" w14:textId="77777777" w:rsidR="00FF4416" w:rsidRPr="00B82097" w:rsidRDefault="00FF4416" w:rsidP="00FF4416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2.11.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 xml:space="preserve">Mantenimiento del recurso 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26"/>
              </w:rPr>
              <w:t>(O)</w:t>
            </w:r>
          </w:p>
        </w:tc>
      </w:tr>
      <w:tr w:rsidR="00FF4416" w:rsidRPr="00B82097" w14:paraId="5E4AA8BE" w14:textId="77777777" w:rsidTr="00B840C8">
        <w:tc>
          <w:tcPr>
            <w:tcW w:w="4120" w:type="dxa"/>
            <w:gridSpan w:val="3"/>
            <w:shd w:val="clear" w:color="auto" w:fill="D5DCE4"/>
          </w:tcPr>
          <w:p w14:paraId="38E3FE71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2.11.1.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Frecuencia de mantenimiento y actualización.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rPr>
              <w:rFonts w:ascii="Calibri" w:hAnsi="Calibri" w:cs="Calibri"/>
              <w:color w:val="0070C0"/>
              <w:szCs w:val="16"/>
            </w:rPr>
            <w:alias w:val="⇩"/>
            <w:tag w:val="Codigo Freciuencia de Mantenimiento"/>
            <w:id w:val="1221331029"/>
            <w:placeholder>
              <w:docPart w:val="E193D935CF7943FC8677121A9B636BFF"/>
            </w:placeholder>
            <w15:color w:val="000080"/>
            <w15:appearance w15:val="tags"/>
            <w:comboBox>
              <w:listItem w:value="Elija un elemento."/>
              <w:listItem w:displayText="Contínuamente" w:value="Contínuamente"/>
              <w:listItem w:displayText="Diariamente" w:value="Diariamente"/>
              <w:listItem w:displayText="Semanalmente" w:value="Semanalmente"/>
              <w:listItem w:displayText="Quincenalmente" w:value="Quincenalmente"/>
              <w:listItem w:displayText="Mensualmente" w:value="Mensualmente"/>
              <w:listItem w:displayText="Trimestralmente" w:value="Trimestralmente"/>
              <w:listItem w:displayText="Semestralmente" w:value="Semestralmente"/>
              <w:listItem w:displayText="Anualmente" w:value="Anualmente"/>
              <w:listItem w:displayText="Según necesidad" w:value="Según necesidad"/>
              <w:listItem w:displayText="Irregular" w:value="Irregular"/>
              <w:listItem w:displayText="No programado" w:value="No programado"/>
              <w:listItem w:displayText="Desconocida" w:value="Desconocida"/>
              <w:listItem w:displayText="Periódica" w:value="Periódica"/>
              <w:listItem w:displayText="Quincenal" w:value="Quincenal"/>
              <w:listItem w:displayText="Bianual" w:value="Bianual"/>
            </w:comboBox>
          </w:sdtPr>
          <w:sdtContent>
            <w:tc>
              <w:tcPr>
                <w:tcW w:w="6229" w:type="dxa"/>
                <w:shd w:val="clear" w:color="auto" w:fill="auto"/>
              </w:tcPr>
              <w:p w14:paraId="1DA50201" w14:textId="0432C6A3" w:rsidR="00FF4416" w:rsidRPr="00B82097" w:rsidRDefault="00FF4416" w:rsidP="00FF4416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FF4416" w:rsidRPr="00B82097" w14:paraId="1CAEC32E" w14:textId="77777777" w:rsidTr="00B840C8">
        <w:tc>
          <w:tcPr>
            <w:tcW w:w="10349" w:type="dxa"/>
            <w:gridSpan w:val="4"/>
            <w:shd w:val="clear" w:color="auto" w:fill="ACB9CA"/>
          </w:tcPr>
          <w:p w14:paraId="71386CB1" w14:textId="77777777" w:rsidR="00FF4416" w:rsidRPr="00EB340F" w:rsidRDefault="00FF4416" w:rsidP="00FF4416">
            <w:pPr>
              <w:pStyle w:val="Prrafodelista"/>
              <w:keepNext/>
              <w:keepLines/>
              <w:numPr>
                <w:ilvl w:val="1"/>
                <w:numId w:val="12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 w:rsidRPr="00EB340F">
              <w:rPr>
                <w:rFonts w:ascii="Calibri Light" w:eastAsia="Times New Roman" w:hAnsi="Calibri Light" w:cs="Times New Roman"/>
                <w:color w:val="2F5496"/>
                <w:szCs w:val="26"/>
              </w:rPr>
              <w:t>Rol: Muestra Grafica</w:t>
            </w: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</w:tr>
      <w:tr w:rsidR="00FF4416" w:rsidRPr="00B82097" w14:paraId="678DA218" w14:textId="77777777" w:rsidTr="00EB340F">
        <w:tc>
          <w:tcPr>
            <w:tcW w:w="4070" w:type="dxa"/>
            <w:shd w:val="clear" w:color="auto" w:fill="D4E1ED" w:themeFill="accent1" w:themeFillTint="66"/>
          </w:tcPr>
          <w:p w14:paraId="77827F5E" w14:textId="77777777" w:rsidR="00FF4416" w:rsidRPr="00EB340F" w:rsidRDefault="00FF4416" w:rsidP="00FF4416">
            <w:pPr>
              <w:pStyle w:val="Prrafodelista"/>
              <w:keepNext/>
              <w:keepLines/>
              <w:numPr>
                <w:ilvl w:val="2"/>
                <w:numId w:val="12"/>
              </w:numPr>
              <w:spacing w:before="40"/>
              <w:jc w:val="left"/>
              <w:outlineLvl w:val="1"/>
              <w:rPr>
                <w:rFonts w:ascii="Calibri Light" w:eastAsia="Times New Roman" w:hAnsi="Calibri Light" w:cs="Times New Roman"/>
                <w:color w:val="auto"/>
                <w:szCs w:val="26"/>
              </w:rPr>
            </w:pPr>
            <w:r w:rsidRPr="00EB340F">
              <w:rPr>
                <w:rFonts w:ascii="Calibri" w:hAnsi="Calibri" w:cs="Calibri"/>
                <w:color w:val="auto"/>
                <w:szCs w:val="16"/>
              </w:rPr>
              <w:t xml:space="preserve">Nombre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3"/>
            <w:shd w:val="clear" w:color="auto" w:fill="FFFFFF" w:themeFill="background1"/>
          </w:tcPr>
          <w:p w14:paraId="645D3A2C" w14:textId="77777777" w:rsidR="00FF4416" w:rsidRPr="00B82097" w:rsidRDefault="00FF4416" w:rsidP="00FF4416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</w:p>
        </w:tc>
      </w:tr>
      <w:tr w:rsidR="00FF4416" w:rsidRPr="00B82097" w14:paraId="1ECFF05F" w14:textId="77777777" w:rsidTr="00B840C8">
        <w:tc>
          <w:tcPr>
            <w:tcW w:w="10349" w:type="dxa"/>
            <w:gridSpan w:val="4"/>
            <w:shd w:val="clear" w:color="auto" w:fill="ACB9CA"/>
          </w:tcPr>
          <w:p w14:paraId="3F905314" w14:textId="77777777" w:rsidR="00FF4416" w:rsidRPr="00EB340F" w:rsidRDefault="00FF4416" w:rsidP="00FF4416">
            <w:pPr>
              <w:pStyle w:val="Prrafodelista"/>
              <w:keepNext/>
              <w:keepLines/>
              <w:numPr>
                <w:ilvl w:val="1"/>
                <w:numId w:val="12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EB340F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Rol: Palabras </w:t>
            </w: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claves </w:t>
            </w:r>
            <w:r w:rsidRPr="00EB340F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descriptivas </w:t>
            </w:r>
            <w:r w:rsidRPr="00EB340F">
              <w:rPr>
                <w:rFonts w:ascii="Calibri Light" w:eastAsia="Times New Roman" w:hAnsi="Calibri Light" w:cs="Calibri"/>
                <w:color w:val="FF0000"/>
                <w:szCs w:val="26"/>
              </w:rPr>
              <w:t>(O)</w:t>
            </w:r>
          </w:p>
        </w:tc>
      </w:tr>
      <w:tr w:rsidR="00FF4416" w:rsidRPr="00B82097" w14:paraId="15F9898D" w14:textId="77777777" w:rsidTr="00B840C8">
        <w:tc>
          <w:tcPr>
            <w:tcW w:w="4120" w:type="dxa"/>
            <w:gridSpan w:val="3"/>
            <w:shd w:val="clear" w:color="auto" w:fill="D5DCE4"/>
          </w:tcPr>
          <w:p w14:paraId="2A4538A4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 2.12.1. Palabras clave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3C9AB409" w14:textId="77777777" w:rsidR="00FF4416" w:rsidRPr="00B82097" w:rsidRDefault="00FF4416" w:rsidP="00FF4416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FF4416" w:rsidRPr="00B82097" w14:paraId="493A5A72" w14:textId="77777777" w:rsidTr="00B840C8">
        <w:tc>
          <w:tcPr>
            <w:tcW w:w="4120" w:type="dxa"/>
            <w:gridSpan w:val="3"/>
            <w:shd w:val="clear" w:color="auto" w:fill="D5DCE4"/>
          </w:tcPr>
          <w:p w14:paraId="211E9641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2.12.2. Tipo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rPr>
              <w:rFonts w:ascii="Calibri" w:hAnsi="Calibri" w:cs="Calibri"/>
              <w:color w:val="0070C0"/>
              <w:szCs w:val="16"/>
            </w:rPr>
            <w:alias w:val="⇩"/>
            <w:tag w:val="Tipo de palabra clave"/>
            <w:id w:val="172165601"/>
            <w:placeholder>
              <w:docPart w:val="2B604B1A063A4055923100566EB78D84"/>
            </w:placeholder>
            <w15:color w:val="000080"/>
            <w15:appearance w15:val="tags"/>
            <w:comboBox>
              <w:listItem w:value="Elija un elemento."/>
              <w:listItem w:displayText="Lugar" w:value="Lugar"/>
              <w:listItem w:displayText="Tema" w:value="Tema"/>
              <w:listItem w:displayText="Disciplina" w:value="Disciplina"/>
              <w:listItem w:displayText="Estrato" w:value="Estrato"/>
              <w:listItem w:displayText="Temporal" w:value="Temporal"/>
              <w:listItem w:displayText="Centro de datos" w:value="Centro de datos"/>
              <w:listItem w:displayText="Tipo de objeto geográfico" w:value="Tipo de objeto geográfico"/>
              <w:listItem w:displayText="Instrumento" w:value="Instrumento"/>
              <w:listItem w:displayText="Plataforma" w:value="Plataforma"/>
              <w:listItem w:displayText="Proceso" w:value="Proceso"/>
              <w:listItem w:displayText="Proyecto" w:value="Proyecto"/>
              <w:listItem w:displayText="Servicio" w:value="Servicio"/>
              <w:listItem w:displayText="Producto" w:value="Producto"/>
              <w:listItem w:displayText="Subcategoría del Tema" w:value="Subcategoría del Tema"/>
              <w:listItem w:displayText="Taxón" w:value="Taxón"/>
            </w:comboBox>
          </w:sdtPr>
          <w:sdtContent>
            <w:tc>
              <w:tcPr>
                <w:tcW w:w="6229" w:type="dxa"/>
                <w:shd w:val="clear" w:color="auto" w:fill="auto"/>
              </w:tcPr>
              <w:p w14:paraId="2D76FFA6" w14:textId="125197AD" w:rsidR="00FF4416" w:rsidRPr="00B82097" w:rsidRDefault="00FF4416" w:rsidP="00FF4416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Elija un</w:t>
                </w:r>
                <w:r>
                  <w:rPr>
                    <w:rFonts w:ascii="Calibri" w:hAnsi="Calibri" w:cs="Calibri"/>
                    <w:color w:val="0070C0"/>
                    <w:szCs w:val="16"/>
                  </w:rPr>
                  <w:t xml:space="preserve"> </w:t>
                </w:r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elemento</w:t>
                </w:r>
              </w:p>
            </w:tc>
          </w:sdtContent>
        </w:sdt>
      </w:tr>
      <w:tr w:rsidR="00FF4416" w:rsidRPr="00B82097" w14:paraId="21201BDD" w14:textId="77777777" w:rsidTr="00B840C8">
        <w:tc>
          <w:tcPr>
            <w:tcW w:w="10349" w:type="dxa"/>
            <w:gridSpan w:val="4"/>
            <w:shd w:val="clear" w:color="auto" w:fill="ACB9CA"/>
          </w:tcPr>
          <w:p w14:paraId="5EACAAC4" w14:textId="77777777" w:rsidR="00FF4416" w:rsidRPr="009406AC" w:rsidRDefault="00FF4416" w:rsidP="00FF4416">
            <w:pPr>
              <w:pStyle w:val="Prrafodelista"/>
              <w:keepNext/>
              <w:keepLines/>
              <w:numPr>
                <w:ilvl w:val="1"/>
                <w:numId w:val="12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 w:rsidRPr="009406AC">
              <w:rPr>
                <w:rFonts w:ascii="Calibri Light" w:eastAsia="Times New Roman" w:hAnsi="Calibri Light" w:cs="Times New Roman"/>
                <w:color w:val="2F5496"/>
                <w:szCs w:val="26"/>
              </w:rPr>
              <w:t>Rol: Restricciones del recurso</w:t>
            </w: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</w:tr>
      <w:tr w:rsidR="00FF4416" w:rsidRPr="00B82097" w14:paraId="0A8FF3A1" w14:textId="77777777" w:rsidTr="00B840C8">
        <w:tc>
          <w:tcPr>
            <w:tcW w:w="4120" w:type="dxa"/>
            <w:gridSpan w:val="3"/>
            <w:shd w:val="clear" w:color="auto" w:fill="D5DCE4"/>
          </w:tcPr>
          <w:p w14:paraId="67D9AE05" w14:textId="77777777" w:rsidR="00FF4416" w:rsidRPr="009406AC" w:rsidRDefault="00FF4416" w:rsidP="00FF4416">
            <w:pPr>
              <w:pStyle w:val="Prrafodelista"/>
              <w:numPr>
                <w:ilvl w:val="2"/>
                <w:numId w:val="12"/>
              </w:num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9406AC">
              <w:rPr>
                <w:rFonts w:ascii="Calibri" w:hAnsi="Calibri" w:cs="Calibri"/>
                <w:color w:val="auto"/>
                <w:szCs w:val="16"/>
              </w:rPr>
              <w:t xml:space="preserve">Limitaciones de uso </w:t>
            </w:r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tc>
          <w:tcPr>
            <w:tcW w:w="6229" w:type="dxa"/>
            <w:shd w:val="clear" w:color="auto" w:fill="auto"/>
          </w:tcPr>
          <w:p w14:paraId="24F5F39F" w14:textId="77777777" w:rsidR="00FF4416" w:rsidRPr="00B82097" w:rsidRDefault="00FF4416" w:rsidP="00FF4416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FF4416" w:rsidRPr="00B82097" w14:paraId="2A233FF9" w14:textId="77777777" w:rsidTr="00B840C8">
        <w:tc>
          <w:tcPr>
            <w:tcW w:w="4120" w:type="dxa"/>
            <w:gridSpan w:val="3"/>
            <w:shd w:val="clear" w:color="auto" w:fill="D5DCE4"/>
          </w:tcPr>
          <w:p w14:paraId="4F822B4C" w14:textId="77777777" w:rsidR="00FF4416" w:rsidRPr="009406AC" w:rsidRDefault="00FF4416" w:rsidP="00FF4416">
            <w:pPr>
              <w:pStyle w:val="Prrafodelista"/>
              <w:numPr>
                <w:ilvl w:val="2"/>
                <w:numId w:val="12"/>
              </w:num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9406AC">
              <w:rPr>
                <w:rFonts w:ascii="Calibri" w:hAnsi="Calibri" w:cs="Calibri"/>
                <w:color w:val="auto"/>
                <w:szCs w:val="16"/>
              </w:rPr>
              <w:t xml:space="preserve">Restricciones de acceso (Restricciones Legales) </w:t>
            </w:r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sdt>
          <w:sdtPr>
            <w:rPr>
              <w:rFonts w:ascii="Calibri" w:hAnsi="Calibri" w:cs="Calibri"/>
              <w:color w:val="0070C0"/>
              <w:szCs w:val="16"/>
            </w:rPr>
            <w:alias w:val="⇩"/>
            <w:tag w:val="Codigo de Restricción"/>
            <w:id w:val="982348978"/>
            <w:placeholder>
              <w:docPart w:val="42B0CF95636948AF9BF013A62F897FE1"/>
            </w:placeholder>
            <w15:color w:val="000080"/>
            <w15:appearance w15:val="tags"/>
            <w:comboBox>
              <w:listItem w:value="Elija un elemento."/>
              <w:listItem w:displayText="Copyright" w:value="Copyright"/>
              <w:listItem w:displayText="Restringido" w:value="Restringido"/>
              <w:listItem w:displayText="Patente" w:value="Patente"/>
              <w:listItem w:displayText="Pendiente de patentar" w:value="Pendiente de patentar"/>
              <w:listItem w:displayText="Marca registrada" w:value="Marca registrada"/>
              <w:listItem w:displayText="Licencia" w:value="Licencia"/>
              <w:listItem w:displayText="Derechos de propiedad intelectual" w:value="Derechos de propiedad intelectual"/>
              <w:listItem w:displayText="No restringido" w:value="No restringido"/>
              <w:listItem w:displayText="Licencia no restringida" w:value="Licencia no restringida"/>
              <w:listItem w:displayText="Licencia de usuario final" w:value="Licencia de usuario final"/>
              <w:listItem w:displayText="Licencia del distribuidor" w:value="Licencia del distribuidor"/>
              <w:listItem w:displayText="Servicio" w:value="Servicio"/>
              <w:listItem w:displayText="Privado" w:value="Privado"/>
              <w:listItem w:displayText="Estatutario" w:value="Estatutario"/>
              <w:listItem w:displayText="En confianza" w:value="En confianza"/>
              <w:listItem w:displayText="sensible pero sin clasificación" w:value="sensible pero sin clasificación"/>
            </w:comboBox>
          </w:sdtPr>
          <w:sdtContent>
            <w:tc>
              <w:tcPr>
                <w:tcW w:w="6229" w:type="dxa"/>
                <w:shd w:val="clear" w:color="auto" w:fill="auto"/>
              </w:tcPr>
              <w:p w14:paraId="4FC3EB35" w14:textId="7481162D" w:rsidR="00FF4416" w:rsidRPr="00B82097" w:rsidRDefault="00FF4416" w:rsidP="00FF4416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FF4416" w:rsidRPr="00B82097" w14:paraId="36934947" w14:textId="77777777" w:rsidTr="00B840C8">
        <w:tc>
          <w:tcPr>
            <w:tcW w:w="4120" w:type="dxa"/>
            <w:gridSpan w:val="3"/>
            <w:shd w:val="clear" w:color="auto" w:fill="D5DCE4"/>
          </w:tcPr>
          <w:p w14:paraId="255A06A1" w14:textId="77777777" w:rsidR="00FF4416" w:rsidRPr="009406AC" w:rsidRDefault="00FF4416" w:rsidP="00FF4416">
            <w:pPr>
              <w:pStyle w:val="Prrafodelista"/>
              <w:numPr>
                <w:ilvl w:val="2"/>
                <w:numId w:val="12"/>
              </w:num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9406AC">
              <w:rPr>
                <w:rFonts w:ascii="Calibri" w:hAnsi="Calibri" w:cs="Calibri"/>
                <w:color w:val="auto"/>
                <w:szCs w:val="16"/>
              </w:rPr>
              <w:t xml:space="preserve">Restricciones de uso (Restricciones Legales) 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  <w:sdt>
          <w:sdtPr>
            <w:rPr>
              <w:rFonts w:ascii="Calibri" w:hAnsi="Calibri" w:cs="Calibri"/>
              <w:color w:val="0070C0"/>
              <w:szCs w:val="16"/>
            </w:rPr>
            <w:alias w:val="⇩"/>
            <w:tag w:val="Rol"/>
            <w:id w:val="282935641"/>
            <w:placeholder>
              <w:docPart w:val="24957E680BFC496D88632F4FF72D1ECC"/>
            </w:placeholder>
            <w15:color w:val="000080"/>
            <w15:appearance w15:val="tags"/>
            <w:comboBox>
              <w:listItem w:value="Elija un elemento."/>
              <w:listItem w:displayText="Copyright" w:value="Copyright"/>
              <w:listItem w:displayText="Restringido" w:value="Restringido"/>
              <w:listItem w:displayText="Patente" w:value="Patente"/>
              <w:listItem w:displayText="Pendiente de patentar" w:value="Pendiente de patentar"/>
              <w:listItem w:displayText="Marca registrada" w:value="Marca registrada"/>
              <w:listItem w:displayText="Licencia" w:value="Licencia"/>
              <w:listItem w:displayText="Derechos de propiedad intelectual" w:value="Derechos de propiedad intelectual"/>
              <w:listItem w:displayText="No restringido" w:value="No restringido"/>
              <w:listItem w:displayText="Licencia no restringida" w:value="Licencia no restringida"/>
              <w:listItem w:displayText="Licencia de usuario final" w:value="Licencia de usuario final"/>
              <w:listItem w:displayText="Licencia del distribuidor" w:value="Licencia del distribuidor"/>
              <w:listItem w:displayText="Servicio" w:value="Servicio"/>
              <w:listItem w:displayText="Privado" w:value="Privado"/>
              <w:listItem w:displayText="Estatutario" w:value="Estatutario"/>
              <w:listItem w:displayText="En confianza" w:value="En confianza"/>
              <w:listItem w:displayText="sensible pero sin clasificación" w:value="sensible pero sin clasificación"/>
            </w:comboBox>
          </w:sdtPr>
          <w:sdtContent>
            <w:tc>
              <w:tcPr>
                <w:tcW w:w="6229" w:type="dxa"/>
                <w:shd w:val="clear" w:color="auto" w:fill="auto"/>
              </w:tcPr>
              <w:p w14:paraId="09BD19CB" w14:textId="4DCEA779" w:rsidR="00FF4416" w:rsidRPr="00B82097" w:rsidRDefault="00FF4416" w:rsidP="00FF4416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FF4416" w:rsidRPr="00B82097" w14:paraId="3D98D1B1" w14:textId="77777777" w:rsidTr="00B840C8">
        <w:tc>
          <w:tcPr>
            <w:tcW w:w="4120" w:type="dxa"/>
            <w:gridSpan w:val="3"/>
            <w:shd w:val="clear" w:color="auto" w:fill="D5DCE4"/>
          </w:tcPr>
          <w:p w14:paraId="4B6EFC0A" w14:textId="77777777" w:rsidR="00FF4416" w:rsidRPr="009406AC" w:rsidRDefault="00FF4416" w:rsidP="00FF4416">
            <w:pPr>
              <w:pStyle w:val="Prrafodelista"/>
              <w:numPr>
                <w:ilvl w:val="2"/>
                <w:numId w:val="12"/>
              </w:num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9406AC">
              <w:rPr>
                <w:rFonts w:ascii="Calibri" w:hAnsi="Calibri" w:cs="Calibri"/>
                <w:color w:val="auto"/>
                <w:szCs w:val="16"/>
              </w:rPr>
              <w:t xml:space="preserve">Restricciones de otro tipo (Restricciones Legales) 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  <w:tc>
          <w:tcPr>
            <w:tcW w:w="6229" w:type="dxa"/>
            <w:shd w:val="clear" w:color="auto" w:fill="auto"/>
          </w:tcPr>
          <w:p w14:paraId="7BC7DDE7" w14:textId="77777777" w:rsidR="00FF4416" w:rsidRPr="00B82097" w:rsidRDefault="00FF4416" w:rsidP="00FF4416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FF4416" w:rsidRPr="00B82097" w14:paraId="6DFD7A5A" w14:textId="77777777" w:rsidTr="00B840C8">
        <w:tc>
          <w:tcPr>
            <w:tcW w:w="10349" w:type="dxa"/>
            <w:gridSpan w:val="4"/>
            <w:shd w:val="clear" w:color="auto" w:fill="ACB9CA"/>
          </w:tcPr>
          <w:p w14:paraId="2AB146FF" w14:textId="77777777" w:rsidR="00FF4416" w:rsidRPr="00B82097" w:rsidRDefault="00FF4416" w:rsidP="00FF4416">
            <w:pPr>
              <w:keepNext/>
              <w:keepLines/>
              <w:numPr>
                <w:ilvl w:val="1"/>
                <w:numId w:val="12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Descripción del entorno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24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24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24"/>
              </w:rPr>
              <w:t>)</w:t>
            </w:r>
          </w:p>
        </w:tc>
      </w:tr>
      <w:tr w:rsidR="00FF4416" w:rsidRPr="00B82097" w14:paraId="66222CC0" w14:textId="77777777" w:rsidTr="00B840C8">
        <w:trPr>
          <w:trHeight w:val="518"/>
        </w:trPr>
        <w:tc>
          <w:tcPr>
            <w:tcW w:w="10349" w:type="dxa"/>
            <w:gridSpan w:val="4"/>
            <w:shd w:val="clear" w:color="auto" w:fill="FFFFFF"/>
          </w:tcPr>
          <w:p w14:paraId="304BC71B" w14:textId="77777777" w:rsidR="00FF4416" w:rsidRPr="00B82097" w:rsidRDefault="00FF4416" w:rsidP="00FF4416">
            <w:pPr>
              <w:jc w:val="left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FF4416" w:rsidRPr="009406AC" w14:paraId="6823CAE5" w14:textId="77777777" w:rsidTr="00E81AC2">
        <w:tc>
          <w:tcPr>
            <w:tcW w:w="10349" w:type="dxa"/>
            <w:gridSpan w:val="4"/>
            <w:shd w:val="clear" w:color="auto" w:fill="ACB9CA"/>
          </w:tcPr>
          <w:p w14:paraId="481BA8B4" w14:textId="77777777" w:rsidR="00FF4416" w:rsidRPr="009406AC" w:rsidRDefault="00FF4416" w:rsidP="00FF4416">
            <w:pPr>
              <w:pStyle w:val="Prrafodelista"/>
              <w:keepNext/>
              <w:keepLines/>
              <w:numPr>
                <w:ilvl w:val="1"/>
                <w:numId w:val="12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 w:rsidRPr="00BE0E32">
              <w:rPr>
                <w:rFonts w:ascii="Calibri Light" w:eastAsia="Times New Roman" w:hAnsi="Calibri Light" w:cs="Times New Roman"/>
                <w:color w:val="2F5496"/>
                <w:szCs w:val="26"/>
              </w:rPr>
              <w:t>Identificación del Servicio</w:t>
            </w:r>
            <w:r>
              <w:rPr>
                <w:rFonts w:cstheme="minorHAnsi"/>
                <w:color w:val="FF0000"/>
              </w:rPr>
              <w:t xml:space="preserve"> (O</w:t>
            </w:r>
            <w:r w:rsidRPr="00C52257">
              <w:rPr>
                <w:rFonts w:cstheme="minorHAnsi"/>
                <w:color w:val="FF0000"/>
              </w:rPr>
              <w:t>)</w:t>
            </w:r>
          </w:p>
        </w:tc>
      </w:tr>
      <w:tr w:rsidR="00FF4416" w:rsidRPr="00B82097" w14:paraId="08CB4F8E" w14:textId="77777777" w:rsidTr="00E81AC2">
        <w:tc>
          <w:tcPr>
            <w:tcW w:w="4120" w:type="dxa"/>
            <w:gridSpan w:val="3"/>
            <w:shd w:val="clear" w:color="auto" w:fill="D5DCE4"/>
          </w:tcPr>
          <w:p w14:paraId="402B944C" w14:textId="77777777" w:rsidR="00FF4416" w:rsidRPr="00BE0E32" w:rsidRDefault="00FF4416" w:rsidP="00FF4416">
            <w:pPr>
              <w:pStyle w:val="Prrafodelista"/>
              <w:numPr>
                <w:ilvl w:val="2"/>
                <w:numId w:val="12"/>
              </w:numPr>
              <w:jc w:val="left"/>
              <w:rPr>
                <w:rFonts w:ascii="Calibri" w:hAnsi="Calibri" w:cs="Calibri"/>
                <w:color w:val="auto"/>
                <w:sz w:val="22"/>
                <w:szCs w:val="16"/>
              </w:rPr>
            </w:pPr>
            <w:r w:rsidRPr="00BE0E32">
              <w:rPr>
                <w:rFonts w:ascii="Calibri" w:hAnsi="Calibri" w:cs="Calibri"/>
                <w:color w:val="auto"/>
                <w:sz w:val="22"/>
                <w:szCs w:val="16"/>
              </w:rPr>
              <w:t xml:space="preserve">Tipo de servicio </w:t>
            </w:r>
            <w:r>
              <w:rPr>
                <w:rFonts w:cstheme="minorHAnsi"/>
                <w:color w:val="FF0000"/>
                <w:sz w:val="16"/>
                <w:szCs w:val="16"/>
              </w:rPr>
              <w:t>(O</w:t>
            </w:r>
            <w:r w:rsidRPr="001C5BC8">
              <w:rPr>
                <w:rFonts w:cstheme="minorHAnsi"/>
                <w:color w:val="FF0000"/>
                <w:sz w:val="16"/>
                <w:szCs w:val="16"/>
              </w:rPr>
              <w:t>)</w:t>
            </w:r>
          </w:p>
        </w:tc>
        <w:tc>
          <w:tcPr>
            <w:tcW w:w="6229" w:type="dxa"/>
            <w:shd w:val="clear" w:color="auto" w:fill="auto"/>
          </w:tcPr>
          <w:p w14:paraId="62E51108" w14:textId="77777777" w:rsidR="00FF4416" w:rsidRPr="00B82097" w:rsidRDefault="00FF4416" w:rsidP="00FF4416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FF4416" w:rsidRPr="00B82097" w14:paraId="136EBF57" w14:textId="77777777" w:rsidTr="00E81AC2">
        <w:tc>
          <w:tcPr>
            <w:tcW w:w="4120" w:type="dxa"/>
            <w:gridSpan w:val="3"/>
            <w:shd w:val="clear" w:color="auto" w:fill="D5DCE4"/>
          </w:tcPr>
          <w:p w14:paraId="7AB7A06C" w14:textId="77777777" w:rsidR="00FF4416" w:rsidRPr="00BE0E32" w:rsidRDefault="00FF4416" w:rsidP="00FF4416">
            <w:pPr>
              <w:pStyle w:val="Prrafodelista"/>
              <w:numPr>
                <w:ilvl w:val="2"/>
                <w:numId w:val="12"/>
              </w:numPr>
              <w:jc w:val="left"/>
              <w:rPr>
                <w:rFonts w:ascii="Calibri" w:hAnsi="Calibri" w:cs="Calibri"/>
                <w:color w:val="auto"/>
                <w:sz w:val="22"/>
                <w:szCs w:val="16"/>
              </w:rPr>
            </w:pPr>
            <w:r w:rsidRPr="00BE0E32">
              <w:rPr>
                <w:rFonts w:ascii="Calibri" w:hAnsi="Calibri" w:cs="Calibri"/>
                <w:color w:val="auto"/>
                <w:sz w:val="22"/>
                <w:szCs w:val="16"/>
              </w:rPr>
              <w:lastRenderedPageBreak/>
              <w:t xml:space="preserve">Versión del tipo de servicio </w:t>
            </w:r>
            <w:r w:rsidRPr="00233081">
              <w:rPr>
                <w:rFonts w:cstheme="minorHAnsi"/>
                <w:color w:val="FFC000"/>
                <w:sz w:val="16"/>
                <w:szCs w:val="16"/>
              </w:rPr>
              <w:t>(</w:t>
            </w:r>
            <w:proofErr w:type="spellStart"/>
            <w:r w:rsidRPr="00233081">
              <w:rPr>
                <w:rFonts w:cstheme="minorHAnsi"/>
                <w:color w:val="FFC000"/>
                <w:sz w:val="16"/>
                <w:szCs w:val="16"/>
              </w:rPr>
              <w:t>O</w:t>
            </w:r>
            <w:r>
              <w:rPr>
                <w:rFonts w:cstheme="minorHAnsi"/>
                <w:color w:val="FFC000"/>
                <w:sz w:val="16"/>
                <w:szCs w:val="16"/>
              </w:rPr>
              <w:t>p</w:t>
            </w:r>
            <w:proofErr w:type="spellEnd"/>
            <w:r w:rsidRPr="00233081">
              <w:rPr>
                <w:rFonts w:cstheme="minorHAnsi"/>
                <w:color w:val="FFC000"/>
                <w:sz w:val="16"/>
                <w:szCs w:val="16"/>
              </w:rPr>
              <w:t>)</w:t>
            </w:r>
          </w:p>
        </w:tc>
        <w:tc>
          <w:tcPr>
            <w:tcW w:w="6229" w:type="dxa"/>
            <w:shd w:val="clear" w:color="auto" w:fill="auto"/>
          </w:tcPr>
          <w:p w14:paraId="71924505" w14:textId="77777777" w:rsidR="00FF4416" w:rsidRPr="00B82097" w:rsidRDefault="00FF4416" w:rsidP="00FF4416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FF4416" w:rsidRPr="00B82097" w14:paraId="31AEB2BD" w14:textId="77777777" w:rsidTr="00E81AC2">
        <w:tc>
          <w:tcPr>
            <w:tcW w:w="4120" w:type="dxa"/>
            <w:gridSpan w:val="3"/>
            <w:shd w:val="clear" w:color="auto" w:fill="D5DCE4"/>
          </w:tcPr>
          <w:p w14:paraId="1AAF1D16" w14:textId="77777777" w:rsidR="00FF4416" w:rsidRPr="00BE0E32" w:rsidRDefault="00FF4416" w:rsidP="00FF4416">
            <w:pPr>
              <w:pStyle w:val="Prrafodelista"/>
              <w:numPr>
                <w:ilvl w:val="2"/>
                <w:numId w:val="12"/>
              </w:numPr>
              <w:jc w:val="left"/>
              <w:rPr>
                <w:rFonts w:ascii="Calibri" w:hAnsi="Calibri" w:cs="Calibri"/>
                <w:color w:val="auto"/>
                <w:sz w:val="22"/>
                <w:szCs w:val="16"/>
              </w:rPr>
            </w:pPr>
            <w:r w:rsidRPr="00BE0E32">
              <w:rPr>
                <w:rFonts w:ascii="Calibri" w:hAnsi="Calibri" w:cs="Calibri"/>
                <w:color w:val="auto"/>
                <w:sz w:val="22"/>
                <w:szCs w:val="16"/>
              </w:rPr>
              <w:t xml:space="preserve">Tipo de acoplamiento </w:t>
            </w:r>
            <w:r w:rsidRPr="00F606D8">
              <w:rPr>
                <w:rFonts w:cstheme="minorHAnsi"/>
                <w:color w:val="00B0F0"/>
                <w:sz w:val="16"/>
                <w:szCs w:val="16"/>
              </w:rPr>
              <w:t>(</w:t>
            </w:r>
            <w:r w:rsidRPr="00F606D8">
              <w:rPr>
                <w:rFonts w:eastAsia="Times New Roman" w:cs="Times New Roman"/>
                <w:color w:val="00B0F0"/>
                <w:sz w:val="16"/>
                <w:szCs w:val="18"/>
                <w:lang w:eastAsia="es-CO"/>
              </w:rPr>
              <w:t>C</w:t>
            </w:r>
            <w:r w:rsidRPr="00F606D8">
              <w:rPr>
                <w:rFonts w:cstheme="minorHAnsi"/>
                <w:color w:val="00B0F0"/>
                <w:sz w:val="16"/>
                <w:szCs w:val="16"/>
              </w:rPr>
              <w:t>)</w:t>
            </w:r>
          </w:p>
        </w:tc>
        <w:sdt>
          <w:sdtPr>
            <w:alias w:val="⇩"/>
            <w:tag w:val="Rol"/>
            <w:id w:val="1449891392"/>
            <w:placeholder>
              <w:docPart w:val="CB538EED5752419CBF86E655F4AB7CF1"/>
            </w:placeholder>
            <w:showingPlcHdr/>
            <w15:color w:val="000080"/>
            <w15:appearance w15:val="tags"/>
            <w:comboBox>
              <w:listItem w:value="Elija un elemento."/>
              <w:listItem w:displayText="Debil" w:value="Debil"/>
              <w:listItem w:displayText="Mixto" w:value="Mixto"/>
              <w:listItem w:displayText="Fuerte" w:value="Fuerte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29" w:type="dxa"/>
                <w:shd w:val="clear" w:color="auto" w:fill="auto"/>
              </w:tcPr>
              <w:p w14:paraId="4AFB9C79" w14:textId="43A88E5E" w:rsidR="00FF4416" w:rsidRPr="00B82097" w:rsidRDefault="00FF4416" w:rsidP="00FF4416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FF4416" w:rsidRPr="00B82097" w14:paraId="5B344C15" w14:textId="77777777" w:rsidTr="001C7FA3">
        <w:tc>
          <w:tcPr>
            <w:tcW w:w="10349" w:type="dxa"/>
            <w:gridSpan w:val="4"/>
            <w:shd w:val="clear" w:color="auto" w:fill="D5DCE4"/>
          </w:tcPr>
          <w:p w14:paraId="160BBBE7" w14:textId="77777777" w:rsidR="00FF4416" w:rsidRPr="009406AC" w:rsidRDefault="00FF4416" w:rsidP="00FF4416">
            <w:pPr>
              <w:pStyle w:val="Prrafodelista"/>
              <w:keepNext/>
              <w:keepLines/>
              <w:numPr>
                <w:ilvl w:val="1"/>
                <w:numId w:val="12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 w:rsidRPr="00BE0E32">
              <w:rPr>
                <w:rFonts w:ascii="Calibri Light" w:eastAsia="Times New Roman" w:hAnsi="Calibri Light" w:cs="Times New Roman"/>
                <w:color w:val="2F5496"/>
                <w:szCs w:val="26"/>
              </w:rPr>
              <w:t>Información de Operación</w:t>
            </w:r>
            <w:r>
              <w:rPr>
                <w:rFonts w:cstheme="minorHAnsi"/>
                <w:color w:val="FF0000"/>
              </w:rPr>
              <w:t xml:space="preserve"> (O</w:t>
            </w:r>
            <w:r w:rsidRPr="00C52257">
              <w:rPr>
                <w:rFonts w:cstheme="minorHAnsi"/>
                <w:color w:val="FF0000"/>
              </w:rPr>
              <w:t>)</w:t>
            </w:r>
          </w:p>
        </w:tc>
      </w:tr>
      <w:tr w:rsidR="00FF4416" w:rsidRPr="00B82097" w14:paraId="42414535" w14:textId="77777777" w:rsidTr="00E81AC2">
        <w:tc>
          <w:tcPr>
            <w:tcW w:w="4120" w:type="dxa"/>
            <w:gridSpan w:val="3"/>
            <w:shd w:val="clear" w:color="auto" w:fill="D5DCE4"/>
          </w:tcPr>
          <w:p w14:paraId="0057A031" w14:textId="77777777" w:rsidR="00FF4416" w:rsidRDefault="00FF4416" w:rsidP="00FF4416">
            <w:pPr>
              <w:pStyle w:val="Prrafodelista"/>
              <w:numPr>
                <w:ilvl w:val="2"/>
                <w:numId w:val="12"/>
              </w:numPr>
              <w:jc w:val="left"/>
              <w:rPr>
                <w:rFonts w:cstheme="minorHAnsi"/>
                <w:color w:val="auto"/>
                <w:sz w:val="16"/>
                <w:szCs w:val="16"/>
              </w:rPr>
            </w:pPr>
            <w:r w:rsidRPr="00BE0E32">
              <w:rPr>
                <w:rFonts w:ascii="Calibri" w:hAnsi="Calibri" w:cs="Calibri"/>
                <w:color w:val="auto"/>
                <w:sz w:val="22"/>
                <w:szCs w:val="16"/>
              </w:rPr>
              <w:t xml:space="preserve">Nombre de operación </w:t>
            </w:r>
            <w:r w:rsidRPr="00BE0E32">
              <w:rPr>
                <w:rFonts w:cstheme="minorHAnsi"/>
                <w:color w:val="FF0000"/>
                <w:sz w:val="16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3CA9341E" w14:textId="77777777" w:rsidR="00FF4416" w:rsidRPr="00B82097" w:rsidRDefault="00FF4416" w:rsidP="00FF4416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FF4416" w:rsidRPr="00B82097" w14:paraId="2E2CE536" w14:textId="77777777" w:rsidTr="00E81AC2">
        <w:tc>
          <w:tcPr>
            <w:tcW w:w="4120" w:type="dxa"/>
            <w:gridSpan w:val="3"/>
            <w:shd w:val="clear" w:color="auto" w:fill="D5DCE4"/>
          </w:tcPr>
          <w:p w14:paraId="5D08D01A" w14:textId="77777777" w:rsidR="00FF4416" w:rsidRDefault="00FF4416" w:rsidP="00FF4416">
            <w:pPr>
              <w:pStyle w:val="Prrafodelista"/>
              <w:numPr>
                <w:ilvl w:val="2"/>
                <w:numId w:val="12"/>
              </w:numPr>
              <w:jc w:val="left"/>
              <w:rPr>
                <w:rFonts w:cstheme="minorHAnsi"/>
                <w:color w:val="auto"/>
                <w:sz w:val="16"/>
                <w:szCs w:val="16"/>
              </w:rPr>
            </w:pPr>
            <w:r w:rsidRPr="00BE0E32">
              <w:rPr>
                <w:rFonts w:ascii="Calibri" w:hAnsi="Calibri" w:cs="Calibri"/>
                <w:color w:val="auto"/>
                <w:sz w:val="22"/>
                <w:szCs w:val="16"/>
              </w:rPr>
              <w:t xml:space="preserve">Plataforma computarizada distribuida </w:t>
            </w:r>
            <w:r w:rsidRPr="00BE0E32">
              <w:rPr>
                <w:rFonts w:cstheme="minorHAnsi"/>
                <w:color w:val="FF0000"/>
                <w:sz w:val="16"/>
                <w:szCs w:val="16"/>
              </w:rPr>
              <w:t>(O)</w:t>
            </w:r>
          </w:p>
        </w:tc>
        <w:sdt>
          <w:sdtPr>
            <w:alias w:val="⇩"/>
            <w:tag w:val="Rol"/>
            <w:id w:val="-1120598874"/>
            <w:placeholder>
              <w:docPart w:val="6E65C6812499426FA2DAF7647C51C0F2"/>
            </w:placeholder>
            <w:showingPlcHdr/>
            <w15:color w:val="000080"/>
            <w15:appearance w15:val="tags"/>
            <w:comboBox>
              <w:listItem w:value="Elija un elemento."/>
              <w:listItem w:displayText="XML" w:value="XML"/>
              <w:listItem w:displayText="SQL" w:value="SQL"/>
              <w:listItem w:displayText="Java" w:value="Java"/>
              <w:listItem w:displayText="Web Service" w:value="Web Service"/>
              <w:listItem w:displayText="COM" w:value="COM"/>
              <w:listItem w:displayText="Corba" w:value="Corba"/>
              <w:listItem w:displayText="HTTP" w:value="HTTP"/>
              <w:listItem w:displayText="FTP" w:value="FTP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29" w:type="dxa"/>
                <w:shd w:val="clear" w:color="auto" w:fill="auto"/>
              </w:tcPr>
              <w:p w14:paraId="36246B15" w14:textId="4EFF38FE" w:rsidR="00FF4416" w:rsidRPr="00B82097" w:rsidRDefault="000D1FE6" w:rsidP="00FF4416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FF4416" w:rsidRPr="00B82097" w14:paraId="70978631" w14:textId="77777777" w:rsidTr="00E81AC2">
        <w:tc>
          <w:tcPr>
            <w:tcW w:w="4120" w:type="dxa"/>
            <w:gridSpan w:val="3"/>
            <w:shd w:val="clear" w:color="auto" w:fill="D5DCE4"/>
          </w:tcPr>
          <w:p w14:paraId="0B6227A1" w14:textId="77777777" w:rsidR="00FF4416" w:rsidRDefault="00FF4416" w:rsidP="00FF4416">
            <w:pPr>
              <w:pStyle w:val="Prrafodelista"/>
              <w:numPr>
                <w:ilvl w:val="2"/>
                <w:numId w:val="12"/>
              </w:numPr>
              <w:jc w:val="left"/>
              <w:rPr>
                <w:rFonts w:cstheme="minorHAnsi"/>
                <w:color w:val="auto"/>
                <w:sz w:val="16"/>
                <w:szCs w:val="16"/>
              </w:rPr>
            </w:pPr>
            <w:r w:rsidRPr="00BE0E32">
              <w:rPr>
                <w:rFonts w:ascii="Calibri" w:hAnsi="Calibri" w:cs="Calibri"/>
                <w:color w:val="auto"/>
                <w:sz w:val="22"/>
                <w:szCs w:val="16"/>
              </w:rPr>
              <w:t xml:space="preserve">Enlace </w:t>
            </w:r>
            <w:r w:rsidRPr="00BE0E32">
              <w:rPr>
                <w:rFonts w:cstheme="minorHAnsi"/>
                <w:color w:val="FF0000"/>
                <w:sz w:val="16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4F970B40" w14:textId="77777777" w:rsidR="00FF4416" w:rsidRPr="00B82097" w:rsidRDefault="00FF4416" w:rsidP="00FF4416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</w:tbl>
    <w:p w14:paraId="0003EDE1" w14:textId="77777777" w:rsidR="00F85456" w:rsidRPr="00F85456" w:rsidRDefault="00F85456" w:rsidP="00F85456">
      <w:pPr>
        <w:pStyle w:val="Ttulo1"/>
        <w:numPr>
          <w:ilvl w:val="0"/>
          <w:numId w:val="0"/>
        </w:numPr>
        <w:jc w:val="center"/>
        <w:rPr>
          <w:rFonts w:ascii="Calibri" w:eastAsia="Calibri" w:hAnsi="Calibri" w:cs="Times New Roman"/>
          <w:color w:val="auto"/>
          <w:sz w:val="24"/>
          <w:szCs w:val="24"/>
          <w:lang w:val="es-CO" w:eastAsia="en-US"/>
        </w:rPr>
      </w:pPr>
      <w:bookmarkStart w:id="2" w:name="_Toc524357864"/>
      <w:r w:rsidRPr="00F85456">
        <w:rPr>
          <w:sz w:val="24"/>
          <w:szCs w:val="24"/>
        </w:rPr>
        <w:t>Información de calidad del recurso</w:t>
      </w:r>
      <w:bookmarkEnd w:id="2"/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10349"/>
      </w:tblGrid>
      <w:tr w:rsidR="00B82097" w:rsidRPr="00B82097" w14:paraId="1C9CAFBD" w14:textId="77777777" w:rsidTr="00012355">
        <w:tc>
          <w:tcPr>
            <w:tcW w:w="10349" w:type="dxa"/>
            <w:shd w:val="clear" w:color="auto" w:fill="ACB9CA"/>
          </w:tcPr>
          <w:p w14:paraId="31C98FC1" w14:textId="77777777" w:rsidR="00B82097" w:rsidRPr="00B82097" w:rsidRDefault="00921F94" w:rsidP="00EB340F">
            <w:pPr>
              <w:keepNext/>
              <w:keepLines/>
              <w:numPr>
                <w:ilvl w:val="0"/>
                <w:numId w:val="12"/>
              </w:numPr>
              <w:spacing w:before="240"/>
              <w:jc w:val="center"/>
              <w:outlineLvl w:val="0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>
              <w:rPr>
                <w:rFonts w:ascii="Calibri Light" w:eastAsia="Times New Roman" w:hAnsi="Calibri Light" w:cs="Times New Roman"/>
                <w:color w:val="2F5496"/>
                <w:szCs w:val="32"/>
              </w:rPr>
              <w:t xml:space="preserve">Información de </w:t>
            </w:r>
            <w:r w:rsidR="00B82097" w:rsidRPr="00B82097">
              <w:rPr>
                <w:rFonts w:ascii="Calibri Light" w:eastAsia="Times New Roman" w:hAnsi="Calibri Light" w:cs="Times New Roman"/>
                <w:color w:val="2F5496"/>
                <w:szCs w:val="32"/>
              </w:rPr>
              <w:t>Linaje</w:t>
            </w:r>
            <w:r w:rsidR="00F85456">
              <w:rPr>
                <w:rFonts w:ascii="Calibri Light" w:eastAsia="Times New Roman" w:hAnsi="Calibri Light" w:cs="Times New Roman"/>
                <w:color w:val="2F5496"/>
                <w:szCs w:val="32"/>
              </w:rPr>
              <w:t xml:space="preserve"> </w:t>
            </w:r>
            <w:r w:rsidR="00F85456" w:rsidRPr="00B82097">
              <w:rPr>
                <w:rFonts w:ascii="Calibri Light" w:eastAsia="Times New Roman" w:hAnsi="Calibri Light" w:cs="Times New Roman"/>
                <w:color w:val="FF0000"/>
                <w:szCs w:val="26"/>
              </w:rPr>
              <w:t>(O)</w:t>
            </w:r>
          </w:p>
        </w:tc>
      </w:tr>
      <w:tr w:rsidR="00B82097" w:rsidRPr="00B82097" w14:paraId="49B7600A" w14:textId="77777777" w:rsidTr="00012355">
        <w:tc>
          <w:tcPr>
            <w:tcW w:w="10349" w:type="dxa"/>
            <w:shd w:val="clear" w:color="auto" w:fill="D5DCE4"/>
            <w:vAlign w:val="center"/>
          </w:tcPr>
          <w:p w14:paraId="420EB80B" w14:textId="77777777" w:rsidR="00B82097" w:rsidRPr="00B82097" w:rsidRDefault="00B82097" w:rsidP="00012355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3.1.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 xml:space="preserve">Declaración </w:t>
            </w:r>
            <w:r w:rsidRPr="00B82097">
              <w:rPr>
                <w:rFonts w:ascii="Calibri Light" w:eastAsia="Times New Roman" w:hAnsi="Calibri Light" w:cs="Times New Roman"/>
                <w:color w:val="FF0000"/>
                <w:szCs w:val="26"/>
              </w:rPr>
              <w:t>(O)</w:t>
            </w:r>
          </w:p>
        </w:tc>
      </w:tr>
      <w:tr w:rsidR="00B82097" w:rsidRPr="00B82097" w14:paraId="746B3CDB" w14:textId="77777777" w:rsidTr="00012355">
        <w:trPr>
          <w:trHeight w:val="503"/>
        </w:trPr>
        <w:tc>
          <w:tcPr>
            <w:tcW w:w="10349" w:type="dxa"/>
          </w:tcPr>
          <w:p w14:paraId="1AEC404B" w14:textId="77777777" w:rsidR="00B82097" w:rsidRPr="00B82097" w:rsidRDefault="00B82097" w:rsidP="00012355">
            <w:pPr>
              <w:jc w:val="left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B82097" w:rsidRPr="00B82097" w14:paraId="208C656B" w14:textId="77777777" w:rsidTr="00012355">
        <w:trPr>
          <w:trHeight w:val="270"/>
        </w:trPr>
        <w:tc>
          <w:tcPr>
            <w:tcW w:w="10349" w:type="dxa"/>
            <w:shd w:val="clear" w:color="auto" w:fill="D5DCE4"/>
          </w:tcPr>
          <w:p w14:paraId="510AA5ED" w14:textId="77777777" w:rsidR="00B82097" w:rsidRPr="00B82097" w:rsidRDefault="00B82097" w:rsidP="00012355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3.2.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 xml:space="preserve">Paso del proceso </w:t>
            </w:r>
            <w:r w:rsidR="00F85456"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</w:tr>
      <w:tr w:rsidR="00B82097" w:rsidRPr="00B82097" w14:paraId="49D9CE83" w14:textId="77777777" w:rsidTr="00012355">
        <w:trPr>
          <w:trHeight w:val="503"/>
        </w:trPr>
        <w:tc>
          <w:tcPr>
            <w:tcW w:w="10349" w:type="dxa"/>
          </w:tcPr>
          <w:p w14:paraId="451B7810" w14:textId="77777777" w:rsidR="00B82097" w:rsidRPr="00B82097" w:rsidRDefault="00B82097" w:rsidP="00012355">
            <w:pPr>
              <w:jc w:val="left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F85456" w:rsidRPr="00B82097" w14:paraId="411FB356" w14:textId="77777777" w:rsidTr="00F85456">
        <w:trPr>
          <w:trHeight w:val="503"/>
        </w:trPr>
        <w:tc>
          <w:tcPr>
            <w:tcW w:w="10349" w:type="dxa"/>
            <w:shd w:val="clear" w:color="auto" w:fill="D4E1ED" w:themeFill="accent1" w:themeFillTint="66"/>
          </w:tcPr>
          <w:p w14:paraId="43D4431E" w14:textId="4DC51397" w:rsidR="00F85456" w:rsidRPr="00F85456" w:rsidRDefault="00F85456" w:rsidP="00F85456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>3.3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</w: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Rol: </w:t>
            </w:r>
            <w:r w:rsidR="000D1FE6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Fuente </w:t>
            </w:r>
            <w:r w:rsidR="000D1FE6"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(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C)</w:t>
            </w:r>
          </w:p>
        </w:tc>
      </w:tr>
      <w:tr w:rsidR="00F85456" w:rsidRPr="00B82097" w14:paraId="58AAEC05" w14:textId="77777777" w:rsidTr="00012355">
        <w:trPr>
          <w:trHeight w:val="503"/>
        </w:trPr>
        <w:tc>
          <w:tcPr>
            <w:tcW w:w="10349" w:type="dxa"/>
          </w:tcPr>
          <w:p w14:paraId="782FB11F" w14:textId="77777777" w:rsidR="00F85456" w:rsidRPr="00F85456" w:rsidRDefault="00F85456" w:rsidP="00F85456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</w:p>
        </w:tc>
      </w:tr>
    </w:tbl>
    <w:p w14:paraId="302D5C1A" w14:textId="77777777" w:rsidR="00B82097" w:rsidRDefault="00B82097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4120"/>
        <w:gridCol w:w="6229"/>
      </w:tblGrid>
      <w:tr w:rsidR="00F85456" w:rsidRPr="00B82097" w14:paraId="5DA96860" w14:textId="77777777" w:rsidTr="00D42DA1">
        <w:tc>
          <w:tcPr>
            <w:tcW w:w="10349" w:type="dxa"/>
            <w:gridSpan w:val="2"/>
            <w:shd w:val="clear" w:color="auto" w:fill="ACB9CA"/>
          </w:tcPr>
          <w:p w14:paraId="57331494" w14:textId="19580C37" w:rsidR="00F85456" w:rsidRPr="00B82097" w:rsidRDefault="00F85456" w:rsidP="00D42DA1">
            <w:pPr>
              <w:keepNext/>
              <w:keepLines/>
              <w:numPr>
                <w:ilvl w:val="0"/>
                <w:numId w:val="12"/>
              </w:numPr>
              <w:spacing w:before="240"/>
              <w:jc w:val="center"/>
              <w:outlineLvl w:val="0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 w:rsidRPr="00F85456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Informes de </w:t>
            </w:r>
            <w:r w:rsidR="000D1FE6" w:rsidRPr="00F85456">
              <w:rPr>
                <w:rFonts w:ascii="Calibri Light" w:eastAsia="Times New Roman" w:hAnsi="Calibri Light" w:cs="Times New Roman"/>
                <w:color w:val="2F5496"/>
                <w:szCs w:val="24"/>
              </w:rPr>
              <w:t>Calidad</w:t>
            </w:r>
            <w:r w:rsidR="000D1FE6"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  <w:t xml:space="preserve"> (</w:t>
            </w:r>
            <w:proofErr w:type="spellStart"/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</w:tr>
      <w:tr w:rsidR="00F85456" w:rsidRPr="00B82097" w14:paraId="35D62E97" w14:textId="77777777" w:rsidTr="00D42DA1">
        <w:tc>
          <w:tcPr>
            <w:tcW w:w="10349" w:type="dxa"/>
            <w:gridSpan w:val="2"/>
            <w:shd w:val="clear" w:color="auto" w:fill="D5DCE4"/>
          </w:tcPr>
          <w:p w14:paraId="47161952" w14:textId="77777777" w:rsidR="00F85456" w:rsidRPr="00B82097" w:rsidRDefault="00F85456" w:rsidP="00F85456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4"/>
              </w:rPr>
            </w:pPr>
            <w:r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4.1. 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Alcance 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24"/>
              </w:rPr>
              <w:t>(O)</w:t>
            </w:r>
          </w:p>
        </w:tc>
      </w:tr>
      <w:tr w:rsidR="00F85456" w:rsidRPr="00B82097" w14:paraId="6F1972EF" w14:textId="77777777" w:rsidTr="00D42DA1">
        <w:sdt>
          <w:sdtPr>
            <w:alias w:val="Rol"/>
            <w:tag w:val="Rol"/>
            <w:id w:val="-1594467036"/>
            <w:placeholder>
              <w:docPart w:val="D3ED71DA63C94DCFB0DB08D67EF1E5E8"/>
            </w:placeholder>
            <w:showingPlcHdr/>
            <w15:color w:val="000080"/>
            <w:comboBox>
              <w:listItem w:displayText="Conjunto de datos" w:value="Conjunto de datos"/>
              <w:listItem w:value="Elija un elemento."/>
              <w:listItem w:displayText="Atributo" w:value="Atributo"/>
              <w:listItem w:displayText="Tipo de atributo" w:value="Tipo de atributo"/>
              <w:listItem w:displayText="Hardware de captura" w:value="Hardware de captura"/>
              <w:listItem w:displayText="Sesión de captura" w:value="Sesión de captura"/>
              <w:listItem w:displayText="Serie" w:value="Serie"/>
              <w:listItem w:displayText="Conjunto de datos no geográficos" w:value="Conjunto de datos no geográficos"/>
              <w:listItem w:displayText="Grupo de dimensión" w:value="Grupo de dimensión"/>
              <w:listItem w:displayText="Objeto geográfico" w:value="Objeto geográfico"/>
              <w:listItem w:displayText="Tipo de objeto geográfico" w:value="Tipo de objeto geográfico"/>
              <w:listItem w:displayText="Tipo de propiedad" w:value="Tipo de propiedad"/>
              <w:listItem w:displayText="Sesión de campo" w:value="Sesión de campo"/>
              <w:listItem w:displayText="Software" w:value="Software"/>
              <w:listItem w:displayText="Servicio" w:value="Servicio"/>
              <w:listItem w:displayText="Modelo" w:value="Modelo"/>
              <w:listItem w:displayText="Hoja" w:value="Hoja"/>
              <w:listItem w:displayText="Metadatos" w:value="Metadatos"/>
              <w:listItem w:displayText="Iniciativa" w:value="Iniciativa"/>
              <w:listItem w:displayText="Muestra" w:value="Muestra"/>
              <w:listItem w:displayText="Documento" w:value="Documento"/>
              <w:listItem w:displayText="Colección" w:value="Colección"/>
              <w:listItem w:displayText="Cobertura" w:value="Cobertura"/>
              <w:listItem w:displayText="Aplicación" w:value="Aplicación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10349" w:type="dxa"/>
                <w:gridSpan w:val="2"/>
                <w:shd w:val="clear" w:color="auto" w:fill="auto"/>
              </w:tcPr>
              <w:p w14:paraId="74C61B7D" w14:textId="66315CC7" w:rsidR="00F85456" w:rsidRPr="00B82097" w:rsidRDefault="000D1FE6" w:rsidP="00D42DA1">
                <w:pPr>
                  <w:rPr>
                    <w:rFonts w:ascii="Calibri Light" w:eastAsia="Times New Roman" w:hAnsi="Calibri Light" w:cs="Times New Roman"/>
                    <w:color w:val="A6A6A6" w:themeColor="background1" w:themeShade="A6"/>
                    <w:szCs w:val="2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F85456" w:rsidRPr="00B82097" w14:paraId="497375A4" w14:textId="77777777" w:rsidTr="00D42DA1">
        <w:tc>
          <w:tcPr>
            <w:tcW w:w="10349" w:type="dxa"/>
            <w:gridSpan w:val="2"/>
            <w:shd w:val="clear" w:color="auto" w:fill="D5DCE4"/>
          </w:tcPr>
          <w:p w14:paraId="3E5B23A6" w14:textId="77777777" w:rsidR="00F85456" w:rsidRPr="00F85456" w:rsidRDefault="00F85456" w:rsidP="00F85456">
            <w:pPr>
              <w:pStyle w:val="Prrafodelista"/>
              <w:keepNext/>
              <w:keepLines/>
              <w:numPr>
                <w:ilvl w:val="1"/>
                <w:numId w:val="14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4"/>
              </w:rPr>
            </w:pPr>
            <w:r w:rsidRPr="00F85456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Informe </w:t>
            </w:r>
            <w:r w:rsidRPr="00F85456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F85456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F85456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</w:tr>
      <w:tr w:rsidR="00901F29" w:rsidRPr="00B82097" w14:paraId="381C855D" w14:textId="77777777" w:rsidTr="00D42DA1">
        <w:tc>
          <w:tcPr>
            <w:tcW w:w="10349" w:type="dxa"/>
            <w:gridSpan w:val="2"/>
            <w:shd w:val="clear" w:color="auto" w:fill="D5DCE4"/>
          </w:tcPr>
          <w:p w14:paraId="6D74E25A" w14:textId="77777777" w:rsidR="00901F29" w:rsidRPr="00B82097" w:rsidRDefault="00901F29" w:rsidP="00901F29">
            <w:pPr>
              <w:keepNext/>
              <w:keepLines/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</w:rPr>
            </w:pPr>
            <w:r w:rsidRPr="00901F29">
              <w:rPr>
                <w:rFonts w:ascii="Calibri Light" w:eastAsia="Times New Roman" w:hAnsi="Calibri Light" w:cs="Times New Roman"/>
                <w:color w:val="2F5496"/>
                <w:szCs w:val="24"/>
              </w:rPr>
              <w:t>Medidas de calidad de datos</w:t>
            </w:r>
          </w:p>
        </w:tc>
      </w:tr>
      <w:tr w:rsidR="00F85456" w:rsidRPr="00B82097" w14:paraId="56B6F889" w14:textId="77777777" w:rsidTr="00D42DA1">
        <w:tc>
          <w:tcPr>
            <w:tcW w:w="4120" w:type="dxa"/>
            <w:shd w:val="clear" w:color="auto" w:fill="D5DCE4"/>
          </w:tcPr>
          <w:p w14:paraId="39352590" w14:textId="77777777" w:rsidR="00F85456" w:rsidRPr="00901F29" w:rsidRDefault="00901F29" w:rsidP="00901F29">
            <w:pPr>
              <w:pStyle w:val="Prrafodelista"/>
              <w:numPr>
                <w:ilvl w:val="2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Nombre del </w:t>
            </w:r>
            <w:r w:rsidR="00F85456" w:rsidRPr="00901F29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Elemento de calidad </w:t>
            </w:r>
            <w:r w:rsidR="00F85456" w:rsidRPr="00901F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46EEEAEA" w14:textId="77777777" w:rsidR="00F85456" w:rsidRPr="00B82097" w:rsidRDefault="00F85456" w:rsidP="00D42DA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901F29" w:rsidRPr="00B82097" w14:paraId="56254378" w14:textId="77777777" w:rsidTr="00D42DA1">
        <w:tc>
          <w:tcPr>
            <w:tcW w:w="4120" w:type="dxa"/>
            <w:shd w:val="clear" w:color="auto" w:fill="D5DCE4"/>
          </w:tcPr>
          <w:p w14:paraId="44697E54" w14:textId="77777777" w:rsidR="00901F29" w:rsidRPr="00901F29" w:rsidRDefault="00901F29" w:rsidP="00901F29">
            <w:pPr>
              <w:pStyle w:val="Prrafodelista"/>
              <w:numPr>
                <w:ilvl w:val="2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Identificador </w:t>
            </w:r>
            <w:r w:rsidRPr="00901F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1E203F33" w14:textId="77777777" w:rsidR="00901F29" w:rsidRPr="00B82097" w:rsidRDefault="00901F29" w:rsidP="00D42DA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482029" w:rsidRPr="00B82097" w14:paraId="3D8291AF" w14:textId="77777777" w:rsidTr="00D42DA1">
        <w:tc>
          <w:tcPr>
            <w:tcW w:w="4120" w:type="dxa"/>
            <w:shd w:val="clear" w:color="auto" w:fill="D5DCE4"/>
          </w:tcPr>
          <w:p w14:paraId="6E9A386B" w14:textId="77777777" w:rsidR="00482029" w:rsidRPr="00482029" w:rsidRDefault="00482029" w:rsidP="00482029">
            <w:pPr>
              <w:pStyle w:val="Prrafodelista"/>
              <w:numPr>
                <w:ilvl w:val="2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Nombre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2D735B4E" w14:textId="77777777" w:rsidR="00482029" w:rsidRPr="00B82097" w:rsidRDefault="00482029" w:rsidP="00D42DA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F85456" w:rsidRPr="00B82097" w14:paraId="23AD0D34" w14:textId="77777777" w:rsidTr="00D42DA1">
        <w:tc>
          <w:tcPr>
            <w:tcW w:w="4120" w:type="dxa"/>
            <w:shd w:val="clear" w:color="auto" w:fill="D5DCE4"/>
          </w:tcPr>
          <w:p w14:paraId="551BB1F3" w14:textId="77777777" w:rsidR="00F85456" w:rsidRPr="00482029" w:rsidRDefault="00482029" w:rsidP="00482029">
            <w:pPr>
              <w:pStyle w:val="Prrafodelista"/>
              <w:numPr>
                <w:ilvl w:val="2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482029">
              <w:rPr>
                <w:rFonts w:ascii="Calibri Light" w:eastAsia="Times New Roman" w:hAnsi="Calibri Light" w:cs="Calibri"/>
                <w:color w:val="auto"/>
                <w:szCs w:val="16"/>
              </w:rPr>
              <w:t>Alias</w:t>
            </w:r>
            <w:r>
              <w:rPr>
                <w:rFonts w:ascii="Calibri Light" w:eastAsia="Times New Roman" w:hAnsi="Calibri Light" w:cs="Calibri"/>
                <w:color w:val="FF0000"/>
                <w:szCs w:val="16"/>
              </w:rPr>
              <w:t xml:space="preserve"> </w:t>
            </w:r>
            <w:r w:rsidR="00F85456"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2286AD24" w14:textId="77777777" w:rsidR="00F85456" w:rsidRPr="00B82097" w:rsidRDefault="00F85456" w:rsidP="00D42DA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482029" w:rsidRPr="00B82097" w14:paraId="7964AD04" w14:textId="77777777" w:rsidTr="00D42DA1">
        <w:tc>
          <w:tcPr>
            <w:tcW w:w="10349" w:type="dxa"/>
            <w:gridSpan w:val="2"/>
            <w:shd w:val="clear" w:color="auto" w:fill="D5DCE4"/>
          </w:tcPr>
          <w:p w14:paraId="40E05689" w14:textId="77777777" w:rsidR="00482029" w:rsidRPr="00482029" w:rsidRDefault="00482029" w:rsidP="00482029">
            <w:pPr>
              <w:pStyle w:val="Prrafodelista"/>
              <w:keepNext/>
              <w:keepLines/>
              <w:numPr>
                <w:ilvl w:val="2"/>
                <w:numId w:val="14"/>
              </w:numPr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</w:rPr>
            </w:pPr>
            <w:r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Rol: </w:t>
            </w:r>
            <w:r w:rsidRPr="00482029">
              <w:rPr>
                <w:rFonts w:ascii="Calibri Light" w:eastAsia="Times New Roman" w:hAnsi="Calibri Light" w:cs="Times New Roman"/>
                <w:color w:val="2F5496"/>
                <w:szCs w:val="24"/>
              </w:rPr>
              <w:t>Medida básica</w:t>
            </w:r>
            <w:r w:rsidR="0082201C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 </w:t>
            </w:r>
            <w:r w:rsidR="0082201C"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</w:tr>
      <w:tr w:rsidR="00482029" w:rsidRPr="00B82097" w14:paraId="7DC92DCF" w14:textId="77777777" w:rsidTr="00D42DA1">
        <w:tc>
          <w:tcPr>
            <w:tcW w:w="4120" w:type="dxa"/>
            <w:shd w:val="clear" w:color="auto" w:fill="D5DCE4"/>
          </w:tcPr>
          <w:p w14:paraId="264E7E32" w14:textId="77777777" w:rsidR="00482029" w:rsidRPr="00482029" w:rsidRDefault="00482029" w:rsidP="00482029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482029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Nombre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2C4C14DD" w14:textId="77777777" w:rsidR="00482029" w:rsidRPr="00B82097" w:rsidRDefault="00482029" w:rsidP="00D42DA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482029" w:rsidRPr="00B82097" w14:paraId="1A87715F" w14:textId="77777777" w:rsidTr="00D42DA1">
        <w:tc>
          <w:tcPr>
            <w:tcW w:w="4120" w:type="dxa"/>
            <w:shd w:val="clear" w:color="auto" w:fill="D5DCE4"/>
          </w:tcPr>
          <w:p w14:paraId="29EF6200" w14:textId="77777777" w:rsidR="00482029" w:rsidRPr="00482029" w:rsidRDefault="00482029" w:rsidP="00482029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Definición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5F8F60F5" w14:textId="77777777" w:rsidR="00482029" w:rsidRPr="00B82097" w:rsidRDefault="00482029" w:rsidP="00D42DA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482029" w:rsidRPr="00B82097" w14:paraId="6419613D" w14:textId="77777777" w:rsidTr="00D42DA1">
        <w:tc>
          <w:tcPr>
            <w:tcW w:w="4120" w:type="dxa"/>
            <w:shd w:val="clear" w:color="auto" w:fill="D5DCE4"/>
          </w:tcPr>
          <w:p w14:paraId="5914FF3C" w14:textId="77777777" w:rsidR="00482029" w:rsidRPr="00482029" w:rsidRDefault="00482029" w:rsidP="00482029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Tipo de valor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159083B5" w14:textId="77777777" w:rsidR="00482029" w:rsidRPr="00B82097" w:rsidRDefault="00482029" w:rsidP="00D42DA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482029" w:rsidRPr="00B82097" w14:paraId="6939E151" w14:textId="77777777" w:rsidTr="00D42DA1">
        <w:tc>
          <w:tcPr>
            <w:tcW w:w="10349" w:type="dxa"/>
            <w:gridSpan w:val="2"/>
            <w:shd w:val="clear" w:color="auto" w:fill="D5DCE4"/>
          </w:tcPr>
          <w:p w14:paraId="3CB43AA0" w14:textId="77777777" w:rsidR="00482029" w:rsidRPr="00482029" w:rsidRDefault="00482029" w:rsidP="00482029">
            <w:pPr>
              <w:pStyle w:val="Prrafodelista"/>
              <w:keepNext/>
              <w:keepLines/>
              <w:numPr>
                <w:ilvl w:val="2"/>
                <w:numId w:val="14"/>
              </w:numPr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</w:rPr>
            </w:pPr>
            <w:r w:rsidRPr="00482029">
              <w:rPr>
                <w:rFonts w:ascii="Calibri Light" w:eastAsia="Times New Roman" w:hAnsi="Calibri Light" w:cs="Times New Roman"/>
                <w:color w:val="2F5496"/>
                <w:szCs w:val="24"/>
              </w:rPr>
              <w:t>Rol: Parámetro</w:t>
            </w:r>
            <w:r w:rsidR="0082201C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 </w:t>
            </w:r>
            <w:r w:rsidR="0082201C"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</w:tr>
      <w:tr w:rsidR="0082201C" w:rsidRPr="00B82097" w14:paraId="721144ED" w14:textId="77777777" w:rsidTr="00D42DA1">
        <w:tc>
          <w:tcPr>
            <w:tcW w:w="4120" w:type="dxa"/>
            <w:shd w:val="clear" w:color="auto" w:fill="D5DCE4"/>
          </w:tcPr>
          <w:p w14:paraId="6C85CE6B" w14:textId="77777777" w:rsidR="0082201C" w:rsidRPr="00482029" w:rsidRDefault="0082201C" w:rsidP="00D42DA1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482029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Nombre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644CD196" w14:textId="77777777" w:rsidR="0082201C" w:rsidRPr="00B82097" w:rsidRDefault="0082201C" w:rsidP="00D42DA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82201C" w:rsidRPr="00B82097" w14:paraId="7EF1B3BB" w14:textId="77777777" w:rsidTr="00D42DA1">
        <w:tc>
          <w:tcPr>
            <w:tcW w:w="4120" w:type="dxa"/>
            <w:shd w:val="clear" w:color="auto" w:fill="D5DCE4"/>
          </w:tcPr>
          <w:p w14:paraId="1B8E2558" w14:textId="77777777" w:rsidR="0082201C" w:rsidRPr="00482029" w:rsidRDefault="0082201C" w:rsidP="00D42DA1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lastRenderedPageBreak/>
              <w:t xml:space="preserve">Definición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373B7484" w14:textId="77777777" w:rsidR="0082201C" w:rsidRPr="00B82097" w:rsidRDefault="0082201C" w:rsidP="00D42DA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82201C" w:rsidRPr="00B82097" w14:paraId="22E90F92" w14:textId="77777777" w:rsidTr="00D42DA1">
        <w:tc>
          <w:tcPr>
            <w:tcW w:w="4120" w:type="dxa"/>
            <w:shd w:val="clear" w:color="auto" w:fill="D5DCE4"/>
          </w:tcPr>
          <w:p w14:paraId="19890D97" w14:textId="77777777" w:rsidR="0082201C" w:rsidRPr="00482029" w:rsidRDefault="0082201C" w:rsidP="00D42DA1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Tipo de valor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39DB08B0" w14:textId="77777777" w:rsidR="0082201C" w:rsidRPr="00B82097" w:rsidRDefault="0082201C" w:rsidP="00D42DA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82201C" w:rsidRPr="00B82097" w14:paraId="467279B0" w14:textId="77777777" w:rsidTr="00D42DA1">
        <w:tc>
          <w:tcPr>
            <w:tcW w:w="10349" w:type="dxa"/>
            <w:gridSpan w:val="2"/>
            <w:shd w:val="clear" w:color="auto" w:fill="D5DCE4"/>
          </w:tcPr>
          <w:p w14:paraId="62072064" w14:textId="77777777" w:rsidR="0082201C" w:rsidRPr="0082201C" w:rsidRDefault="0082201C" w:rsidP="0082201C">
            <w:pPr>
              <w:keepNext/>
              <w:keepLines/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  <w:lang w:val="es-ES_tradnl"/>
              </w:rPr>
            </w:pPr>
            <w:r w:rsidRPr="0082201C">
              <w:rPr>
                <w:rFonts w:ascii="Calibri Light" w:eastAsia="Times New Roman" w:hAnsi="Calibri Light" w:cs="Times New Roman"/>
                <w:color w:val="2F5496"/>
                <w:szCs w:val="24"/>
              </w:rPr>
              <w:t>Evaluación de la calidad de datos</w:t>
            </w:r>
          </w:p>
        </w:tc>
      </w:tr>
      <w:tr w:rsidR="0082201C" w:rsidRPr="00B82097" w14:paraId="272EDBF9" w14:textId="77777777" w:rsidTr="00D42DA1">
        <w:tc>
          <w:tcPr>
            <w:tcW w:w="4120" w:type="dxa"/>
            <w:shd w:val="clear" w:color="auto" w:fill="D5DCE4"/>
          </w:tcPr>
          <w:p w14:paraId="30B33B37" w14:textId="77777777" w:rsidR="0082201C" w:rsidRPr="0082201C" w:rsidRDefault="0082201C" w:rsidP="0082201C">
            <w:pPr>
              <w:pStyle w:val="Prrafodelista"/>
              <w:numPr>
                <w:ilvl w:val="2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Tipo método de evaluación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Tipo de Metodo de Evaluación"/>
            <w:id w:val="-340159626"/>
            <w:placeholder>
              <w:docPart w:val="51D0BDAB0A02428DB2A456B5AC1D8E46"/>
            </w:placeholder>
            <w:showingPlcHdr/>
            <w15:color w:val="000080"/>
            <w15:appearance w15:val="tags"/>
            <w:comboBox>
              <w:listItem w:value="Elija un elemento."/>
              <w:listItem w:displayText="Directo Interno" w:value="Directo Interno"/>
              <w:listItem w:displayText="Indirecto" w:value="Indirecto"/>
              <w:listItem w:displayText="Directo Externo" w:value="Directo Extern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29" w:type="dxa"/>
                <w:shd w:val="clear" w:color="auto" w:fill="auto"/>
              </w:tcPr>
              <w:p w14:paraId="66F3847F" w14:textId="1B5859B8" w:rsidR="0082201C" w:rsidRPr="00B82097" w:rsidRDefault="000D1FE6" w:rsidP="00D42DA1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82201C" w:rsidRPr="00B82097" w14:paraId="4E29C9B4" w14:textId="77777777" w:rsidTr="00D42DA1">
        <w:tc>
          <w:tcPr>
            <w:tcW w:w="4120" w:type="dxa"/>
            <w:shd w:val="clear" w:color="auto" w:fill="D5DCE4"/>
          </w:tcPr>
          <w:p w14:paraId="4BB99F25" w14:textId="77777777" w:rsidR="0082201C" w:rsidRPr="0082201C" w:rsidRDefault="0082201C" w:rsidP="0082201C">
            <w:pPr>
              <w:pStyle w:val="Prrafodelista"/>
              <w:numPr>
                <w:ilvl w:val="2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Fecha de evaluación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2B1B376B" w14:textId="77777777" w:rsidR="0082201C" w:rsidRPr="00B82097" w:rsidRDefault="0082201C" w:rsidP="00D42DA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82201C" w:rsidRPr="00B82097" w14:paraId="12BC8DF8" w14:textId="77777777" w:rsidTr="00D42DA1">
        <w:tc>
          <w:tcPr>
            <w:tcW w:w="10349" w:type="dxa"/>
            <w:gridSpan w:val="2"/>
            <w:shd w:val="clear" w:color="auto" w:fill="D5DCE4"/>
          </w:tcPr>
          <w:p w14:paraId="342BE352" w14:textId="77777777" w:rsidR="0082201C" w:rsidRPr="0082201C" w:rsidRDefault="0082201C" w:rsidP="0082201C">
            <w:pPr>
              <w:keepNext/>
              <w:keepLines/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  <w:lang w:val="es-ES_tradnl"/>
              </w:rPr>
            </w:pPr>
            <w:r w:rsidRPr="0082201C">
              <w:rPr>
                <w:rFonts w:ascii="Calibri Light" w:eastAsia="Times New Roman" w:hAnsi="Calibri Light" w:cs="Times New Roman"/>
                <w:color w:val="2F5496"/>
                <w:szCs w:val="24"/>
              </w:rPr>
              <w:t>Resultados de la calidad de datos</w:t>
            </w:r>
          </w:p>
        </w:tc>
      </w:tr>
      <w:tr w:rsidR="0082201C" w:rsidRPr="00B82097" w14:paraId="00B5EAC4" w14:textId="77777777" w:rsidTr="00D42DA1">
        <w:tc>
          <w:tcPr>
            <w:tcW w:w="10349" w:type="dxa"/>
            <w:gridSpan w:val="2"/>
            <w:shd w:val="clear" w:color="auto" w:fill="D5DCE4"/>
          </w:tcPr>
          <w:p w14:paraId="669F1A04" w14:textId="77777777" w:rsidR="0082201C" w:rsidRPr="0082201C" w:rsidRDefault="0082201C" w:rsidP="0082201C">
            <w:pPr>
              <w:pStyle w:val="Prrafodelista"/>
              <w:keepNext/>
              <w:keepLines/>
              <w:numPr>
                <w:ilvl w:val="2"/>
                <w:numId w:val="14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4"/>
              </w:rPr>
            </w:pPr>
            <w:r w:rsidRPr="0082201C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Cuantitativo 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</w:tr>
      <w:tr w:rsidR="0082201C" w:rsidRPr="00B82097" w14:paraId="66713854" w14:textId="77777777" w:rsidTr="00D42DA1">
        <w:tc>
          <w:tcPr>
            <w:tcW w:w="4120" w:type="dxa"/>
            <w:shd w:val="clear" w:color="auto" w:fill="D5DCE4"/>
          </w:tcPr>
          <w:p w14:paraId="5DFC167A" w14:textId="77777777" w:rsidR="0082201C" w:rsidRPr="0082201C" w:rsidRDefault="0082201C" w:rsidP="0082201C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Unidad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2AF725C8" w14:textId="77777777" w:rsidR="0082201C" w:rsidRPr="00B82097" w:rsidRDefault="0082201C" w:rsidP="00D42DA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82201C" w:rsidRPr="00B82097" w14:paraId="7D6116DD" w14:textId="77777777" w:rsidTr="00D42DA1">
        <w:tc>
          <w:tcPr>
            <w:tcW w:w="4120" w:type="dxa"/>
            <w:shd w:val="clear" w:color="auto" w:fill="D5DCE4"/>
          </w:tcPr>
          <w:p w14:paraId="208AE415" w14:textId="77777777" w:rsidR="0082201C" w:rsidRPr="0082201C" w:rsidRDefault="0082201C" w:rsidP="0082201C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Valor de la unidad </w:t>
            </w:r>
            <w:r w:rsidRPr="0082201C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82201C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82201C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tc>
          <w:tcPr>
            <w:tcW w:w="6229" w:type="dxa"/>
            <w:shd w:val="clear" w:color="auto" w:fill="auto"/>
          </w:tcPr>
          <w:p w14:paraId="0B5CACE2" w14:textId="77777777" w:rsidR="0082201C" w:rsidRPr="00B82097" w:rsidRDefault="0082201C" w:rsidP="00D42DA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82201C" w:rsidRPr="00B82097" w14:paraId="5D95C4AB" w14:textId="77777777" w:rsidTr="00D42DA1">
        <w:tc>
          <w:tcPr>
            <w:tcW w:w="10349" w:type="dxa"/>
            <w:gridSpan w:val="2"/>
            <w:shd w:val="clear" w:color="auto" w:fill="D5DCE4"/>
          </w:tcPr>
          <w:p w14:paraId="10B72867" w14:textId="77777777" w:rsidR="0082201C" w:rsidRPr="0082201C" w:rsidRDefault="0082201C" w:rsidP="0082201C">
            <w:pPr>
              <w:pStyle w:val="Prrafodelista"/>
              <w:keepNext/>
              <w:keepLines/>
              <w:numPr>
                <w:ilvl w:val="2"/>
                <w:numId w:val="14"/>
              </w:numPr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</w:rPr>
            </w:pPr>
            <w:r w:rsidRPr="0082201C">
              <w:rPr>
                <w:rFonts w:ascii="Calibri Light" w:eastAsia="Times New Roman" w:hAnsi="Calibri Light" w:cs="Times New Roman"/>
                <w:color w:val="2F5496"/>
                <w:szCs w:val="24"/>
              </w:rPr>
              <w:t>Conformidad</w:t>
            </w:r>
            <w:r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 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</w:tr>
      <w:tr w:rsidR="0082201C" w:rsidRPr="00B82097" w14:paraId="1CE73FD4" w14:textId="77777777" w:rsidTr="00D42DA1">
        <w:tc>
          <w:tcPr>
            <w:tcW w:w="4120" w:type="dxa"/>
            <w:shd w:val="clear" w:color="auto" w:fill="D5DCE4"/>
          </w:tcPr>
          <w:p w14:paraId="55A6B860" w14:textId="77777777" w:rsidR="0082201C" w:rsidRPr="0082201C" w:rsidRDefault="0082201C" w:rsidP="0082201C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Titulo </w:t>
            </w:r>
            <w:proofErr w:type="gramStart"/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especificación 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</w:t>
            </w:r>
            <w:proofErr w:type="gramEnd"/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O)</w:t>
            </w:r>
          </w:p>
        </w:tc>
        <w:tc>
          <w:tcPr>
            <w:tcW w:w="6229" w:type="dxa"/>
            <w:shd w:val="clear" w:color="auto" w:fill="auto"/>
          </w:tcPr>
          <w:p w14:paraId="77FC160F" w14:textId="77777777" w:rsidR="0082201C" w:rsidRPr="00B82097" w:rsidRDefault="0082201C" w:rsidP="00D42DA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82201C" w:rsidRPr="00B82097" w14:paraId="1325FDE5" w14:textId="77777777" w:rsidTr="00D42DA1">
        <w:tc>
          <w:tcPr>
            <w:tcW w:w="4120" w:type="dxa"/>
            <w:shd w:val="clear" w:color="auto" w:fill="D5DCE4"/>
          </w:tcPr>
          <w:p w14:paraId="6E885D96" w14:textId="77777777" w:rsidR="0082201C" w:rsidRPr="0082201C" w:rsidRDefault="0082201C" w:rsidP="0082201C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Fecha especificación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007B3ED4" w14:textId="77777777" w:rsidR="0082201C" w:rsidRPr="00B82097" w:rsidRDefault="0082201C" w:rsidP="00D42DA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82201C" w:rsidRPr="00B82097" w14:paraId="75EE5E96" w14:textId="77777777" w:rsidTr="00D42DA1">
        <w:tc>
          <w:tcPr>
            <w:tcW w:w="4120" w:type="dxa"/>
            <w:shd w:val="clear" w:color="auto" w:fill="D5DCE4"/>
          </w:tcPr>
          <w:p w14:paraId="3389FA7B" w14:textId="77777777" w:rsidR="0082201C" w:rsidRPr="0082201C" w:rsidRDefault="0082201C" w:rsidP="0082201C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Tipo de fecha </w:t>
            </w:r>
            <w:proofErr w:type="gramStart"/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especificación 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</w:t>
            </w:r>
            <w:proofErr w:type="gramEnd"/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O)</w:t>
            </w:r>
          </w:p>
        </w:tc>
        <w:sdt>
          <w:sdtPr>
            <w:alias w:val="⇩"/>
            <w:tag w:val="Tipo de Fecha"/>
            <w:id w:val="2052497131"/>
            <w:placeholder>
              <w:docPart w:val="8235910D49F546CE9E43C3374D7BE263"/>
            </w:placeholder>
            <w:showingPlcHdr/>
            <w15:color w:val="000080"/>
            <w15:appearance w15:val="tags"/>
            <w:comboBox>
              <w:listItem w:value="Elija un elemento."/>
              <w:listItem w:displayText="Creación" w:value="Creación"/>
              <w:listItem w:displayText="Publicación" w:value="Publicación"/>
              <w:listItem w:displayText="Revisión" w:value="Revisión"/>
              <w:listItem w:displayText="Vencimiento" w:value="Vencimiento"/>
              <w:listItem w:displayText="Última actualización" w:value="Última actualización"/>
              <w:listItem w:displayText="Última revisión" w:value="Última revisión"/>
              <w:listItem w:displayText="Próxima actualización" w:value="Próxima actualización"/>
              <w:listItem w:displayText="No disponible" w:value="No disponible"/>
              <w:listItem w:displayText="En vigor" w:value="En vigor"/>
              <w:listItem w:displayText="Adoptado" w:value="Adoptado"/>
              <w:listItem w:displayText="Desfasado" w:value="Desfasado"/>
              <w:listItem w:displayText="Sustituido" w:value="Sustituido"/>
              <w:listItem w:displayText="Comienzo de la validez" w:value="Comienzo de la validez"/>
              <w:listItem w:displayText="Fin de la validez" w:value="Fin de la validez"/>
              <w:listItem w:displayText="Liberado" w:value="Liberado"/>
              <w:listItem w:displayText="Distribución" w:value="Distribución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29" w:type="dxa"/>
                <w:shd w:val="clear" w:color="auto" w:fill="auto"/>
              </w:tcPr>
              <w:p w14:paraId="4F5B202E" w14:textId="63AF6B5D" w:rsidR="0082201C" w:rsidRPr="00B82097" w:rsidRDefault="000D1FE6" w:rsidP="00D42DA1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82201C" w:rsidRPr="00B82097" w14:paraId="726D2F82" w14:textId="77777777" w:rsidTr="00D42DA1">
        <w:tc>
          <w:tcPr>
            <w:tcW w:w="4120" w:type="dxa"/>
            <w:shd w:val="clear" w:color="auto" w:fill="D5DCE4"/>
          </w:tcPr>
          <w:p w14:paraId="54AF88CB" w14:textId="77777777" w:rsidR="0082201C" w:rsidRPr="0082201C" w:rsidRDefault="0082201C" w:rsidP="0082201C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proofErr w:type="gramStart"/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Aprobó </w:t>
            </w: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</w:t>
            </w:r>
            <w:proofErr w:type="gramEnd"/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O)</w:t>
            </w:r>
          </w:p>
        </w:tc>
        <w:tc>
          <w:tcPr>
            <w:tcW w:w="6229" w:type="dxa"/>
            <w:shd w:val="clear" w:color="auto" w:fill="auto"/>
          </w:tcPr>
          <w:p w14:paraId="6D1FA797" w14:textId="77777777" w:rsidR="0082201C" w:rsidRPr="00B82097" w:rsidRDefault="0082201C" w:rsidP="00D42DA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455A8A" w:rsidRPr="00B82097" w14:paraId="4A377F20" w14:textId="77777777" w:rsidTr="00D42DA1">
        <w:tc>
          <w:tcPr>
            <w:tcW w:w="10349" w:type="dxa"/>
            <w:gridSpan w:val="2"/>
            <w:shd w:val="clear" w:color="auto" w:fill="D5DCE4"/>
          </w:tcPr>
          <w:p w14:paraId="61C47E8B" w14:textId="77777777" w:rsidR="00455A8A" w:rsidRPr="00B82097" w:rsidRDefault="00414692" w:rsidP="00414692">
            <w:pPr>
              <w:pStyle w:val="Ttulo3"/>
              <w:numPr>
                <w:ilvl w:val="2"/>
                <w:numId w:val="14"/>
              </w:numPr>
              <w:spacing w:before="40" w:line="259" w:lineRule="auto"/>
              <w:jc w:val="center"/>
              <w:outlineLvl w:val="2"/>
              <w:rPr>
                <w:rFonts w:ascii="Calibri" w:hAnsi="Calibri" w:cs="Calibri"/>
                <w:color w:val="A6A6A6"/>
                <w:szCs w:val="16"/>
              </w:rPr>
            </w:pPr>
            <w:r w:rsidRPr="00414692">
              <w:rPr>
                <w:rFonts w:ascii="Calibri Light" w:eastAsia="Times New Roman" w:hAnsi="Calibri Light" w:cs="Times New Roman"/>
                <w:b w:val="0"/>
                <w:bCs w:val="0"/>
                <w:color w:val="2F5496"/>
                <w:szCs w:val="24"/>
                <w:lang w:val="es-CO" w:eastAsia="en-US"/>
              </w:rPr>
              <w:t>Descriptivo</w:t>
            </w:r>
            <w:r>
              <w:rPr>
                <w:rFonts w:ascii="Calibri Light" w:eastAsia="Times New Roman" w:hAnsi="Calibri Light" w:cs="Times New Roman"/>
                <w:b w:val="0"/>
                <w:bCs w:val="0"/>
                <w:color w:val="2F5496"/>
                <w:szCs w:val="24"/>
                <w:lang w:val="es-CO" w:eastAsia="en-US"/>
              </w:rPr>
              <w:t xml:space="preserve"> </w:t>
            </w:r>
            <w:r w:rsidRPr="009406AC">
              <w:rPr>
                <w:rFonts w:ascii="Calibri" w:eastAsia="Calibri" w:hAnsi="Calibri" w:cs="Calibri"/>
                <w:color w:val="00B0F0"/>
                <w:szCs w:val="16"/>
                <w:lang w:val="es-CO" w:eastAsia="en-US"/>
              </w:rPr>
              <w:t>(C)</w:t>
            </w:r>
          </w:p>
        </w:tc>
      </w:tr>
      <w:tr w:rsidR="00414692" w:rsidRPr="00B82097" w14:paraId="61F4CE7A" w14:textId="77777777" w:rsidTr="00D42DA1">
        <w:tc>
          <w:tcPr>
            <w:tcW w:w="4120" w:type="dxa"/>
            <w:shd w:val="clear" w:color="auto" w:fill="D5DCE4"/>
          </w:tcPr>
          <w:p w14:paraId="4E14C64A" w14:textId="77777777" w:rsidR="00414692" w:rsidRPr="00414692" w:rsidRDefault="00414692" w:rsidP="00414692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Declaración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  <w:vAlign w:val="center"/>
          </w:tcPr>
          <w:p w14:paraId="0E07F2A8" w14:textId="77777777" w:rsidR="00414692" w:rsidRPr="00B82097" w:rsidRDefault="00414692" w:rsidP="00414692">
            <w:pPr>
              <w:jc w:val="left"/>
              <w:rPr>
                <w:rFonts w:ascii="Calibri" w:hAnsi="Calibri" w:cs="Calibri"/>
                <w:color w:val="A6A6A6"/>
                <w:szCs w:val="16"/>
              </w:rPr>
            </w:pPr>
            <w:r w:rsidRPr="00B82097">
              <w:rPr>
                <w:rFonts w:ascii="Calibri" w:hAnsi="Calibri" w:cs="Calibri"/>
                <w:color w:val="A6A6A6"/>
                <w:szCs w:val="16"/>
              </w:rPr>
              <w:t>[</w:t>
            </w:r>
            <w:r>
              <w:rPr>
                <w:rFonts w:ascii="Calibri" w:hAnsi="Calibri" w:cs="Calibri"/>
                <w:color w:val="A6A6A6"/>
                <w:szCs w:val="16"/>
              </w:rPr>
              <w:t xml:space="preserve">Remítase a sesión de linaje al numeral 3.1 de este </w:t>
            </w:r>
            <w:proofErr w:type="gramStart"/>
            <w:r>
              <w:rPr>
                <w:rFonts w:ascii="Calibri" w:hAnsi="Calibri" w:cs="Calibri"/>
                <w:color w:val="A6A6A6"/>
                <w:szCs w:val="16"/>
              </w:rPr>
              <w:t xml:space="preserve">documento </w:t>
            </w:r>
            <w:r w:rsidRPr="00B82097">
              <w:rPr>
                <w:rFonts w:ascii="Calibri" w:hAnsi="Calibri" w:cs="Calibri"/>
                <w:color w:val="A6A6A6"/>
                <w:szCs w:val="16"/>
              </w:rPr>
              <w:t>]</w:t>
            </w:r>
            <w:proofErr w:type="gramEnd"/>
            <w:r>
              <w:rPr>
                <w:rFonts w:ascii="Calibri" w:hAnsi="Calibri" w:cs="Calibri"/>
                <w:color w:val="A6A6A6"/>
                <w:szCs w:val="16"/>
              </w:rPr>
              <w:t xml:space="preserve"> </w:t>
            </w:r>
          </w:p>
        </w:tc>
      </w:tr>
    </w:tbl>
    <w:p w14:paraId="07A2080C" w14:textId="77777777" w:rsidR="00F85456" w:rsidRDefault="00F85456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4120"/>
        <w:gridCol w:w="6229"/>
      </w:tblGrid>
      <w:tr w:rsidR="00921F94" w:rsidRPr="00B82097" w14:paraId="2E1D5AE3" w14:textId="77777777" w:rsidTr="00B860A3">
        <w:tc>
          <w:tcPr>
            <w:tcW w:w="10349" w:type="dxa"/>
            <w:gridSpan w:val="2"/>
            <w:shd w:val="clear" w:color="auto" w:fill="ACB9CA"/>
          </w:tcPr>
          <w:p w14:paraId="6E1B7326" w14:textId="77777777" w:rsidR="00921F94" w:rsidRPr="00B82097" w:rsidRDefault="00921F94" w:rsidP="00B860A3">
            <w:pPr>
              <w:keepNext/>
              <w:keepLines/>
              <w:numPr>
                <w:ilvl w:val="0"/>
                <w:numId w:val="16"/>
              </w:numPr>
              <w:spacing w:before="240"/>
              <w:jc w:val="center"/>
              <w:outlineLvl w:val="0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>
              <w:rPr>
                <w:rFonts w:ascii="Calibri Light" w:eastAsia="Times New Roman" w:hAnsi="Calibri Light" w:cs="Times New Roman"/>
                <w:color w:val="2F5496"/>
                <w:szCs w:val="32"/>
              </w:rPr>
              <w:t xml:space="preserve">Información 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32"/>
              </w:rPr>
              <w:t xml:space="preserve">Sistema de Referencia </w:t>
            </w:r>
            <w:r w:rsidRPr="00B82097">
              <w:rPr>
                <w:rFonts w:ascii="Calibri Light" w:eastAsia="Times New Roman" w:hAnsi="Calibri Light" w:cs="Times New Roman"/>
                <w:color w:val="FF0000"/>
                <w:szCs w:val="32"/>
              </w:rPr>
              <w:t>(O)</w:t>
            </w:r>
          </w:p>
        </w:tc>
      </w:tr>
      <w:tr w:rsidR="00921F94" w:rsidRPr="00B82097" w14:paraId="753DA144" w14:textId="77777777" w:rsidTr="00B860A3">
        <w:tc>
          <w:tcPr>
            <w:tcW w:w="10349" w:type="dxa"/>
            <w:gridSpan w:val="2"/>
            <w:shd w:val="clear" w:color="auto" w:fill="D5DCE4"/>
          </w:tcPr>
          <w:p w14:paraId="37348777" w14:textId="77777777" w:rsidR="00921F94" w:rsidRPr="00921F94" w:rsidRDefault="00921F94" w:rsidP="00921F94">
            <w:pPr>
              <w:pStyle w:val="Prrafodelista"/>
              <w:keepNext/>
              <w:keepLines/>
              <w:numPr>
                <w:ilvl w:val="1"/>
                <w:numId w:val="16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4"/>
              </w:rPr>
            </w:pPr>
            <w:r w:rsidRPr="00921F94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Identificador del Sistema de Referencia </w:t>
            </w:r>
            <w:r w:rsidRPr="00921F94">
              <w:rPr>
                <w:rFonts w:ascii="Calibri Light" w:eastAsia="Times New Roman" w:hAnsi="Calibri Light" w:cs="Times New Roman"/>
                <w:color w:val="FF0000"/>
                <w:szCs w:val="24"/>
              </w:rPr>
              <w:t>(O)</w:t>
            </w:r>
          </w:p>
        </w:tc>
      </w:tr>
      <w:tr w:rsidR="00921F94" w:rsidRPr="00B82097" w14:paraId="4AED1AB5" w14:textId="77777777" w:rsidTr="00B860A3">
        <w:tc>
          <w:tcPr>
            <w:tcW w:w="4120" w:type="dxa"/>
            <w:shd w:val="clear" w:color="auto" w:fill="D5DCE4"/>
          </w:tcPr>
          <w:p w14:paraId="5860A104" w14:textId="77777777" w:rsidR="00921F94" w:rsidRPr="00B82097" w:rsidRDefault="00921F94" w:rsidP="00B860A3">
            <w:pPr>
              <w:rPr>
                <w:rFonts w:ascii="Calibri Light" w:eastAsia="Times New Roman" w:hAnsi="Calibri Light" w:cs="Times New Roman"/>
                <w:color w:val="auto"/>
                <w:szCs w:val="2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>6.</w:t>
            </w:r>
            <w:r w:rsidRPr="00B82097">
              <w:rPr>
                <w:rFonts w:ascii="Calibri Light" w:eastAsia="Times New Roman" w:hAnsi="Calibri Light" w:cs="Calibri"/>
                <w:color w:val="auto"/>
                <w:szCs w:val="16"/>
              </w:rPr>
              <w:t>1.1.</w:t>
            </w:r>
            <w:r w:rsidRPr="00B82097">
              <w:rPr>
                <w:rFonts w:ascii="Calibri Light" w:eastAsia="Times New Roman" w:hAnsi="Calibri Light" w:cs="Calibri"/>
                <w:color w:val="auto"/>
                <w:szCs w:val="16"/>
              </w:rPr>
              <w:tab/>
            </w:r>
            <w:proofErr w:type="gramStart"/>
            <w:r w:rsidRPr="00B82097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Código 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 xml:space="preserve"> (</w:t>
            </w:r>
            <w:proofErr w:type="gramEnd"/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>O)</w:t>
            </w:r>
          </w:p>
        </w:tc>
        <w:tc>
          <w:tcPr>
            <w:tcW w:w="6229" w:type="dxa"/>
            <w:shd w:val="clear" w:color="auto" w:fill="auto"/>
          </w:tcPr>
          <w:p w14:paraId="0E0E0547" w14:textId="77777777" w:rsidR="00921F94" w:rsidRPr="00B82097" w:rsidRDefault="00921F94" w:rsidP="00B860A3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921F94" w:rsidRPr="00B82097" w14:paraId="2C2F3840" w14:textId="77777777" w:rsidTr="00B860A3">
        <w:tc>
          <w:tcPr>
            <w:tcW w:w="4120" w:type="dxa"/>
            <w:shd w:val="clear" w:color="auto" w:fill="D5DCE4"/>
          </w:tcPr>
          <w:p w14:paraId="05266826" w14:textId="77777777" w:rsidR="00921F94" w:rsidRPr="00B82097" w:rsidRDefault="00921F94" w:rsidP="00B860A3">
            <w:p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>6</w:t>
            </w:r>
            <w:r w:rsidRPr="00B82097">
              <w:rPr>
                <w:rFonts w:ascii="Calibri Light" w:eastAsia="Times New Roman" w:hAnsi="Calibri Light" w:cs="Calibri"/>
                <w:color w:val="auto"/>
                <w:szCs w:val="16"/>
              </w:rPr>
              <w:t>.1.2.</w:t>
            </w:r>
            <w:r w:rsidRPr="00B82097">
              <w:rPr>
                <w:rFonts w:ascii="Calibri Light" w:eastAsia="Times New Roman" w:hAnsi="Calibri Light" w:cs="Calibri"/>
                <w:color w:val="auto"/>
                <w:szCs w:val="16"/>
              </w:rPr>
              <w:tab/>
              <w:t xml:space="preserve">Espacio de códigos 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2D763DD7" w14:textId="77777777" w:rsidR="00921F94" w:rsidRPr="00B82097" w:rsidRDefault="00921F94" w:rsidP="00B860A3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921F94" w:rsidRPr="00B82097" w14:paraId="0FE12B08" w14:textId="77777777" w:rsidTr="00B860A3">
        <w:tc>
          <w:tcPr>
            <w:tcW w:w="4120" w:type="dxa"/>
            <w:shd w:val="clear" w:color="auto" w:fill="D5DCE4"/>
          </w:tcPr>
          <w:p w14:paraId="2A8DAC3E" w14:textId="77777777" w:rsidR="00921F94" w:rsidRPr="00B82097" w:rsidRDefault="00921F94" w:rsidP="00B860A3">
            <w:p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>6</w:t>
            </w:r>
            <w:r w:rsidRPr="00B82097">
              <w:rPr>
                <w:rFonts w:ascii="Calibri Light" w:eastAsia="Times New Roman" w:hAnsi="Calibri Light" w:cs="Calibri"/>
                <w:color w:val="auto"/>
                <w:szCs w:val="16"/>
              </w:rPr>
              <w:t>.1.3.</w:t>
            </w:r>
            <w:r w:rsidRPr="00B82097">
              <w:rPr>
                <w:rFonts w:ascii="Calibri Light" w:eastAsia="Times New Roman" w:hAnsi="Calibri Light" w:cs="Calibri"/>
                <w:color w:val="auto"/>
                <w:szCs w:val="16"/>
              </w:rPr>
              <w:tab/>
              <w:t xml:space="preserve">Descripción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tc>
          <w:tcPr>
            <w:tcW w:w="6229" w:type="dxa"/>
            <w:shd w:val="clear" w:color="auto" w:fill="auto"/>
          </w:tcPr>
          <w:p w14:paraId="18159AD2" w14:textId="77777777" w:rsidR="00921F94" w:rsidRPr="00B82097" w:rsidRDefault="00921F94" w:rsidP="00B860A3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</w:tbl>
    <w:p w14:paraId="4C3C82FC" w14:textId="77777777" w:rsidR="00B82097" w:rsidRDefault="00B82097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tbl>
      <w:tblPr>
        <w:tblStyle w:val="Tablaconcuadrcula1"/>
        <w:tblpPr w:leftFromText="141" w:rightFromText="141" w:vertAnchor="text" w:horzAnchor="margin" w:tblpY="81"/>
        <w:tblW w:w="10349" w:type="dxa"/>
        <w:tblLook w:val="04A0" w:firstRow="1" w:lastRow="0" w:firstColumn="1" w:lastColumn="0" w:noHBand="0" w:noVBand="1"/>
      </w:tblPr>
      <w:tblGrid>
        <w:gridCol w:w="4120"/>
        <w:gridCol w:w="6229"/>
      </w:tblGrid>
      <w:tr w:rsidR="00FB1795" w:rsidRPr="00B82097" w14:paraId="05236452" w14:textId="77777777" w:rsidTr="00D42DA1">
        <w:tc>
          <w:tcPr>
            <w:tcW w:w="10349" w:type="dxa"/>
            <w:gridSpan w:val="2"/>
            <w:shd w:val="clear" w:color="auto" w:fill="ACB9CA"/>
          </w:tcPr>
          <w:p w14:paraId="4879D669" w14:textId="77777777" w:rsidR="00FB1795" w:rsidRPr="00FB1795" w:rsidRDefault="00FB1795" w:rsidP="00921F94">
            <w:pPr>
              <w:pStyle w:val="Prrafodelista"/>
              <w:numPr>
                <w:ilvl w:val="0"/>
                <w:numId w:val="16"/>
              </w:numPr>
              <w:jc w:val="center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 w:rsidRPr="00FB1795">
              <w:rPr>
                <w:rFonts w:ascii="Calibri Light" w:eastAsia="Times New Roman" w:hAnsi="Calibri Light" w:cs="Times New Roman"/>
                <w:color w:val="2F5496"/>
                <w:szCs w:val="32"/>
              </w:rPr>
              <w:t xml:space="preserve">Información de Distribución </w:t>
            </w:r>
            <w:r w:rsidRPr="00FB1795">
              <w:rPr>
                <w:rFonts w:ascii="Calibri Light" w:eastAsia="Times New Roman" w:hAnsi="Calibri Light" w:cs="Times New Roman"/>
                <w:color w:val="FF0000"/>
                <w:szCs w:val="32"/>
              </w:rPr>
              <w:t>(O)</w:t>
            </w:r>
          </w:p>
        </w:tc>
      </w:tr>
      <w:tr w:rsidR="00FB1795" w:rsidRPr="00B82097" w14:paraId="708CB5E5" w14:textId="77777777" w:rsidTr="00D42DA1">
        <w:tc>
          <w:tcPr>
            <w:tcW w:w="10349" w:type="dxa"/>
            <w:gridSpan w:val="2"/>
            <w:shd w:val="clear" w:color="auto" w:fill="D5DCE4"/>
          </w:tcPr>
          <w:p w14:paraId="39CC6007" w14:textId="77777777" w:rsidR="00FB1795" w:rsidRPr="00B82097" w:rsidRDefault="00921F94" w:rsidP="00FB1795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4"/>
              </w:rPr>
            </w:pPr>
            <w:r>
              <w:rPr>
                <w:rFonts w:ascii="Calibri Light" w:eastAsia="Times New Roman" w:hAnsi="Calibri Light" w:cs="Times New Roman"/>
                <w:color w:val="2F5496"/>
                <w:szCs w:val="24"/>
              </w:rPr>
              <w:t>8</w:t>
            </w:r>
            <w:r w:rsidR="00FB1795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.1. </w:t>
            </w:r>
            <w:r w:rsidR="00FB1795" w:rsidRPr="00B82097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Descripción </w:t>
            </w:r>
            <w:r w:rsidR="00FB1795" w:rsidRPr="00B82097">
              <w:rPr>
                <w:rFonts w:ascii="Calibri Light" w:eastAsia="Times New Roman" w:hAnsi="Calibri Light" w:cs="Times New Roman"/>
                <w:color w:val="FFC000"/>
                <w:szCs w:val="26"/>
              </w:rPr>
              <w:t>(</w:t>
            </w:r>
            <w:proofErr w:type="spellStart"/>
            <w:r w:rsidR="00FB1795" w:rsidRPr="00B82097">
              <w:rPr>
                <w:rFonts w:ascii="Calibri Light" w:eastAsia="Times New Roman" w:hAnsi="Calibri Light" w:cs="Times New Roman"/>
                <w:color w:val="FFC000"/>
                <w:szCs w:val="26"/>
              </w:rPr>
              <w:t>Op</w:t>
            </w:r>
            <w:proofErr w:type="spellEnd"/>
            <w:r w:rsidR="00FB1795" w:rsidRPr="00B82097">
              <w:rPr>
                <w:rFonts w:ascii="Calibri Light" w:eastAsia="Times New Roman" w:hAnsi="Calibri Light" w:cs="Times New Roman"/>
                <w:color w:val="FFC000"/>
                <w:szCs w:val="26"/>
              </w:rPr>
              <w:t>)</w:t>
            </w:r>
          </w:p>
        </w:tc>
      </w:tr>
      <w:tr w:rsidR="00FB1795" w:rsidRPr="00B82097" w14:paraId="4B6DAA06" w14:textId="77777777" w:rsidTr="00D42DA1">
        <w:tc>
          <w:tcPr>
            <w:tcW w:w="10349" w:type="dxa"/>
            <w:gridSpan w:val="2"/>
            <w:shd w:val="clear" w:color="auto" w:fill="auto"/>
          </w:tcPr>
          <w:p w14:paraId="612B0BB9" w14:textId="77777777" w:rsidR="00FB1795" w:rsidRPr="00B82097" w:rsidRDefault="00FB1795" w:rsidP="00D42DA1">
            <w:pPr>
              <w:rPr>
                <w:rFonts w:ascii="Calibri Light" w:eastAsia="Times New Roman" w:hAnsi="Calibri Light" w:cs="Times New Roman"/>
                <w:color w:val="A6A6A6" w:themeColor="background1" w:themeShade="A6"/>
                <w:szCs w:val="26"/>
              </w:rPr>
            </w:pPr>
          </w:p>
        </w:tc>
      </w:tr>
      <w:tr w:rsidR="00FB1795" w:rsidRPr="00B82097" w14:paraId="7EA7714E" w14:textId="77777777" w:rsidTr="00D42DA1">
        <w:tc>
          <w:tcPr>
            <w:tcW w:w="10349" w:type="dxa"/>
            <w:gridSpan w:val="2"/>
            <w:shd w:val="clear" w:color="auto" w:fill="ACB9CA"/>
          </w:tcPr>
          <w:p w14:paraId="49207EA6" w14:textId="77777777" w:rsidR="00FB1795" w:rsidRPr="00921F94" w:rsidRDefault="00FB1795" w:rsidP="00921F94">
            <w:pPr>
              <w:pStyle w:val="Prrafodelista"/>
              <w:keepNext/>
              <w:keepLines/>
              <w:numPr>
                <w:ilvl w:val="1"/>
                <w:numId w:val="17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921F94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Formato de Distribución </w:t>
            </w:r>
            <w:r w:rsidRPr="00921F94">
              <w:rPr>
                <w:rFonts w:ascii="Calibri Light" w:eastAsia="Times New Roman" w:hAnsi="Calibri Light" w:cs="Times New Roman"/>
                <w:color w:val="FF0000"/>
                <w:szCs w:val="24"/>
              </w:rPr>
              <w:t>(O)</w:t>
            </w:r>
          </w:p>
        </w:tc>
      </w:tr>
      <w:tr w:rsidR="00FB1795" w:rsidRPr="00B82097" w14:paraId="79089C3F" w14:textId="77777777" w:rsidTr="00D42DA1">
        <w:tc>
          <w:tcPr>
            <w:tcW w:w="4120" w:type="dxa"/>
            <w:shd w:val="clear" w:color="auto" w:fill="D5DCE4"/>
          </w:tcPr>
          <w:p w14:paraId="78B2B6B7" w14:textId="77777777" w:rsidR="00FB1795" w:rsidRPr="00FB1795" w:rsidRDefault="00FB1795" w:rsidP="00921F94">
            <w:pPr>
              <w:pStyle w:val="Prrafodelista"/>
              <w:numPr>
                <w:ilvl w:val="2"/>
                <w:numId w:val="17"/>
              </w:numPr>
              <w:rPr>
                <w:rFonts w:ascii="Calibri Light" w:eastAsia="Times New Roman" w:hAnsi="Calibri Light" w:cs="Times New Roman"/>
                <w:color w:val="auto"/>
                <w:szCs w:val="26"/>
              </w:rPr>
            </w:pPr>
            <w:r w:rsidRPr="00FB1795">
              <w:rPr>
                <w:rFonts w:ascii="Calibri" w:eastAsia="Times New Roman" w:hAnsi="Calibri" w:cs="Calibri"/>
                <w:color w:val="auto"/>
                <w:szCs w:val="16"/>
              </w:rPr>
              <w:t xml:space="preserve">Titulo </w:t>
            </w:r>
            <w:r w:rsidRPr="00FB1795">
              <w:rPr>
                <w:rFonts w:ascii="Calibri Light" w:eastAsia="Times New Roman" w:hAnsi="Calibri Light" w:cs="Times New Roman"/>
                <w:color w:val="FF0000"/>
                <w:szCs w:val="24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7B189492" w14:textId="77777777" w:rsidR="00FB1795" w:rsidRPr="00B82097" w:rsidRDefault="00FB1795" w:rsidP="00D42DA1">
            <w:pPr>
              <w:rPr>
                <w:rFonts w:ascii="Calibri Light" w:eastAsia="Times New Roman" w:hAnsi="Calibri Light" w:cs="Times New Roman"/>
                <w:color w:val="A6A6A6" w:themeColor="background1" w:themeShade="A6"/>
                <w:szCs w:val="26"/>
              </w:rPr>
            </w:pPr>
          </w:p>
        </w:tc>
      </w:tr>
      <w:tr w:rsidR="00FB1795" w:rsidRPr="00B82097" w14:paraId="0DE04D9F" w14:textId="77777777" w:rsidTr="00D42DA1">
        <w:tc>
          <w:tcPr>
            <w:tcW w:w="10349" w:type="dxa"/>
            <w:gridSpan w:val="2"/>
            <w:shd w:val="clear" w:color="auto" w:fill="ACB9CA"/>
          </w:tcPr>
          <w:p w14:paraId="5A5F1CCA" w14:textId="77777777" w:rsidR="00FB1795" w:rsidRPr="00FB1795" w:rsidRDefault="00FB1795" w:rsidP="00921F94">
            <w:pPr>
              <w:pStyle w:val="Prrafodelista"/>
              <w:keepNext/>
              <w:keepLines/>
              <w:numPr>
                <w:ilvl w:val="1"/>
                <w:numId w:val="17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 w:rsidRPr="00FB1795">
              <w:rPr>
                <w:rFonts w:ascii="Calibri Light" w:eastAsia="Times New Roman" w:hAnsi="Calibri Light" w:cs="Times New Roman"/>
                <w:color w:val="2F5496"/>
                <w:szCs w:val="26"/>
              </w:rPr>
              <w:t>Opciones de Transferencia</w:t>
            </w: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  <w:r w:rsidRPr="00B82097">
              <w:rPr>
                <w:rFonts w:ascii="Calibri Light" w:eastAsia="Times New Roman" w:hAnsi="Calibri Light" w:cs="Times New Roman"/>
                <w:color w:val="FFC000"/>
                <w:szCs w:val="26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Times New Roman"/>
                <w:color w:val="FFC000"/>
                <w:szCs w:val="26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Times New Roman"/>
                <w:color w:val="FFC000"/>
                <w:szCs w:val="26"/>
              </w:rPr>
              <w:t>)</w:t>
            </w:r>
          </w:p>
        </w:tc>
      </w:tr>
      <w:tr w:rsidR="00FB1795" w:rsidRPr="002B63E8" w14:paraId="6BD84246" w14:textId="77777777" w:rsidTr="00D42DA1">
        <w:tc>
          <w:tcPr>
            <w:tcW w:w="4120" w:type="dxa"/>
            <w:shd w:val="clear" w:color="auto" w:fill="D5DCE4"/>
          </w:tcPr>
          <w:p w14:paraId="710E973D" w14:textId="77777777" w:rsidR="00FB1795" w:rsidRPr="00B82097" w:rsidRDefault="00FB1795" w:rsidP="00D42DA1">
            <w:pPr>
              <w:rPr>
                <w:rFonts w:ascii="Calibri" w:eastAsia="Times New Roman" w:hAnsi="Calibri" w:cs="Calibri"/>
                <w:color w:val="auto"/>
                <w:szCs w:val="16"/>
              </w:rPr>
            </w:pP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>8.3.1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ab/>
              <w:t xml:space="preserve">Enlace 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57CCEE21" w14:textId="77777777" w:rsidR="00FB1795" w:rsidRPr="00B82097" w:rsidRDefault="00FB1795" w:rsidP="00D42DA1">
            <w:pPr>
              <w:rPr>
                <w:rFonts w:ascii="Calibri Light" w:eastAsia="Times New Roman" w:hAnsi="Calibri Light" w:cs="Times New Roman"/>
                <w:color w:val="A6A6A6" w:themeColor="background1" w:themeShade="A6"/>
                <w:szCs w:val="26"/>
              </w:rPr>
            </w:pPr>
          </w:p>
        </w:tc>
      </w:tr>
      <w:tr w:rsidR="00FB1795" w:rsidRPr="002B63E8" w14:paraId="2A5A05F6" w14:textId="77777777" w:rsidTr="00D42DA1">
        <w:tc>
          <w:tcPr>
            <w:tcW w:w="4120" w:type="dxa"/>
            <w:shd w:val="clear" w:color="auto" w:fill="D5DCE4"/>
          </w:tcPr>
          <w:p w14:paraId="627372E9" w14:textId="77777777" w:rsidR="00FB1795" w:rsidRPr="00B82097" w:rsidRDefault="00FB1795" w:rsidP="00D42DA1">
            <w:pPr>
              <w:rPr>
                <w:rFonts w:ascii="Calibri" w:eastAsia="Times New Roman" w:hAnsi="Calibri" w:cs="Calibri"/>
                <w:color w:val="auto"/>
                <w:szCs w:val="16"/>
              </w:rPr>
            </w:pP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>8.3.2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ab/>
              <w:t xml:space="preserve">Función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sdt>
          <w:sdtPr>
            <w:alias w:val="⇩"/>
            <w:tag w:val="Codigo Función en Linea"/>
            <w:id w:val="-2115439311"/>
            <w:placeholder>
              <w:docPart w:val="B9874F45FED14651A6015240E962A682"/>
            </w:placeholder>
            <w:showingPlcHdr/>
            <w15:color w:val="000080"/>
            <w15:appearance w15:val="tags"/>
            <w:comboBox>
              <w:listItem w:value="Elija un elemento."/>
              <w:listItem w:displayText="Descarga" w:value="Descarga"/>
              <w:listItem w:displayText="Información" w:value="Información"/>
              <w:listItem w:displayText="Navegación" w:value="Navegación"/>
              <w:listItem w:displayText="Acceso fuera de línea" w:value="Acceso fuera de línea"/>
              <w:listItem w:displayText="Pedido" w:value="Pedido"/>
              <w:listItem w:displayText="Búsqueda" w:value="Búsqueda"/>
              <w:listItem w:displayText="Metadatos completos" w:value="Metadatos completos"/>
              <w:listItem w:displayText="Gráfico" w:value="Gráfico"/>
              <w:listItem w:displayText="Cargar" w:value="Cargar"/>
              <w:listItem w:displayText="Servicio de correo electrónico" w:value="Servicio de correo electrónico"/>
              <w:listItem w:displayText="Acceso al fichero" w:value="Acceso al ficher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29" w:type="dxa"/>
                <w:shd w:val="clear" w:color="auto" w:fill="auto"/>
              </w:tcPr>
              <w:p w14:paraId="020C3BAD" w14:textId="7D03B934" w:rsidR="00FB1795" w:rsidRPr="00B82097" w:rsidRDefault="000D1FE6" w:rsidP="00D42DA1">
                <w:pPr>
                  <w:rPr>
                    <w:rFonts w:ascii="Calibri Light" w:eastAsia="Times New Roman" w:hAnsi="Calibri Light" w:cs="Times New Roman"/>
                    <w:color w:val="A6A6A6" w:themeColor="background1" w:themeShade="A6"/>
                    <w:szCs w:val="2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</w:tbl>
    <w:p w14:paraId="5AA364FE" w14:textId="77777777" w:rsidR="00B82097" w:rsidRDefault="00B82097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p w14:paraId="49663EB6" w14:textId="77777777" w:rsidR="00620464" w:rsidRDefault="00620464" w:rsidP="00B746DB">
      <w:pPr>
        <w:spacing w:after="160" w:line="259" w:lineRule="auto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p w14:paraId="7280AF2B" w14:textId="77777777" w:rsidR="00620464" w:rsidRDefault="00620464">
      <w:pPr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  <w:r>
        <w:rPr>
          <w:rFonts w:ascii="Calibri" w:eastAsia="Calibri" w:hAnsi="Calibri" w:cs="Times New Roman"/>
          <w:color w:val="auto"/>
          <w:sz w:val="22"/>
          <w:lang w:val="es-CO" w:eastAsia="en-US"/>
        </w:rPr>
        <w:br w:type="page"/>
      </w:r>
    </w:p>
    <w:p w14:paraId="4DCD09C5" w14:textId="77777777" w:rsidR="001564E3" w:rsidRPr="00DB4C99" w:rsidRDefault="00FB1795" w:rsidP="00620464">
      <w:pPr>
        <w:spacing w:after="160" w:line="259" w:lineRule="auto"/>
        <w:jc w:val="left"/>
        <w:rPr>
          <w:lang w:val="es-ES_tradnl"/>
        </w:rPr>
      </w:pPr>
      <w:r>
        <w:rPr>
          <w:rFonts w:ascii="Calibri" w:eastAsia="Calibri" w:hAnsi="Calibri" w:cs="Times New Roman"/>
          <w:noProof/>
          <w:color w:val="auto"/>
          <w:sz w:val="22"/>
          <w:lang w:val="en-US" w:eastAsia="en-US"/>
        </w:rPr>
        <w:lastRenderedPageBreak/>
        <w:drawing>
          <wp:anchor distT="0" distB="0" distL="114300" distR="114300" simplePos="0" relativeHeight="251685888" behindDoc="0" locked="0" layoutInCell="1" allowOverlap="1" wp14:anchorId="421F218C" wp14:editId="3F56C782">
            <wp:simplePos x="0" y="0"/>
            <wp:positionH relativeFrom="page">
              <wp:posOffset>-101719</wp:posOffset>
            </wp:positionH>
            <wp:positionV relativeFrom="paragraph">
              <wp:posOffset>-957532</wp:posOffset>
            </wp:positionV>
            <wp:extent cx="8314067" cy="10757140"/>
            <wp:effectExtent l="19050" t="0" r="0" b="0"/>
            <wp:wrapNone/>
            <wp:docPr id="2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C:\Users\60034810\Downloads\turn-a-new-page\turn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8314067" cy="1075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1564E3" w:rsidRPr="00DB4C99" w:rsidSect="008D72BE">
      <w:pgSz w:w="12240" w:h="15840" w:code="1"/>
      <w:pgMar w:top="1440" w:right="1077" w:bottom="1440" w:left="1077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318BA1" w14:textId="77777777" w:rsidR="00997B8E" w:rsidRDefault="00997B8E" w:rsidP="006B6475">
      <w:pPr>
        <w:spacing w:after="0" w:line="240" w:lineRule="auto"/>
      </w:pPr>
      <w:r>
        <w:separator/>
      </w:r>
    </w:p>
  </w:endnote>
  <w:endnote w:type="continuationSeparator" w:id="0">
    <w:p w14:paraId="494CE0B2" w14:textId="77777777" w:rsidR="00997B8E" w:rsidRDefault="00997B8E" w:rsidP="006B6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9E5D1" w14:textId="77777777" w:rsidR="00D42DA1" w:rsidRDefault="00620AF2" w:rsidP="00121FD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42DA1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6A2355A" w14:textId="77777777" w:rsidR="00D42DA1" w:rsidRDefault="00D42DA1" w:rsidP="00DB4C9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A8FBE" w14:textId="77777777" w:rsidR="00D42DA1" w:rsidRDefault="00620AF2" w:rsidP="00121FD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42DA1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5A717E">
      <w:rPr>
        <w:rStyle w:val="Nmerodepgina"/>
        <w:noProof/>
      </w:rPr>
      <w:t>7</w:t>
    </w:r>
    <w:r>
      <w:rPr>
        <w:rStyle w:val="Nmerodepgina"/>
      </w:rPr>
      <w:fldChar w:fldCharType="end"/>
    </w:r>
  </w:p>
  <w:p w14:paraId="40492CFD" w14:textId="77777777" w:rsidR="00D42DA1" w:rsidRDefault="00D42DA1" w:rsidP="00DB4C99">
    <w:pPr>
      <w:ind w:right="360"/>
    </w:pPr>
    <w:r>
      <w:rPr>
        <w:noProof/>
        <w:lang w:val="en-US" w:eastAsia="en-US"/>
      </w:rPr>
      <w:drawing>
        <wp:anchor distT="0" distB="0" distL="114300" distR="114300" simplePos="0" relativeHeight="251665408" behindDoc="0" locked="0" layoutInCell="1" allowOverlap="1" wp14:anchorId="24E73BFF" wp14:editId="55F57AAE">
          <wp:simplePos x="0" y="0"/>
          <wp:positionH relativeFrom="column">
            <wp:posOffset>2165350</wp:posOffset>
          </wp:positionH>
          <wp:positionV relativeFrom="paragraph">
            <wp:posOffset>93345</wp:posOffset>
          </wp:positionV>
          <wp:extent cx="2068830" cy="1841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redes-sociale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68830" cy="184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10724" w:type="dxa"/>
      <w:tblLook w:val="04A0" w:firstRow="1" w:lastRow="0" w:firstColumn="1" w:lastColumn="0" w:noHBand="0" w:noVBand="1"/>
    </w:tblPr>
    <w:tblGrid>
      <w:gridCol w:w="7487"/>
      <w:gridCol w:w="3237"/>
    </w:tblGrid>
    <w:tr w:rsidR="00D42DA1" w:rsidRPr="002C3386" w14:paraId="005F3D9A" w14:textId="77777777" w:rsidTr="00242AA7">
      <w:trPr>
        <w:trHeight w:val="294"/>
      </w:trPr>
      <w:tc>
        <w:tcPr>
          <w:tcW w:w="7487" w:type="dxa"/>
          <w:vAlign w:val="center"/>
        </w:tcPr>
        <w:p w14:paraId="524FABE4" w14:textId="77777777" w:rsidR="00D42DA1" w:rsidRPr="00AE0282" w:rsidRDefault="00D42DA1" w:rsidP="002C3386">
          <w:pPr>
            <w:pStyle w:val="Encabezado"/>
            <w:rPr>
              <w:color w:val="FFFFFF" w:themeColor="background1"/>
              <w:lang w:val="it-IT"/>
            </w:rPr>
          </w:pPr>
        </w:p>
      </w:tc>
      <w:tc>
        <w:tcPr>
          <w:tcW w:w="3237" w:type="dxa"/>
          <w:shd w:val="clear" w:color="auto" w:fill="auto"/>
          <w:vAlign w:val="center"/>
        </w:tcPr>
        <w:p w14:paraId="55823CB1" w14:textId="77777777" w:rsidR="00D42DA1" w:rsidRPr="002C3386" w:rsidRDefault="00D42DA1" w:rsidP="002C3386">
          <w:pPr>
            <w:pStyle w:val="Encabezado"/>
            <w:spacing w:after="40"/>
            <w:jc w:val="right"/>
            <w:rPr>
              <w:b/>
              <w:color w:val="0070C0"/>
            </w:rPr>
          </w:pPr>
        </w:p>
      </w:tc>
    </w:tr>
  </w:tbl>
  <w:p w14:paraId="60CAF49E" w14:textId="77777777" w:rsidR="00D42DA1" w:rsidRDefault="00D42DA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645EF" w14:textId="77777777" w:rsidR="00D42DA1" w:rsidRDefault="00D42DA1">
    <w:pPr>
      <w:pStyle w:val="Piedepgina"/>
    </w:pPr>
    <w:r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45704545" wp14:editId="7F1E3CA8">
          <wp:simplePos x="0" y="0"/>
          <wp:positionH relativeFrom="column">
            <wp:posOffset>7030085</wp:posOffset>
          </wp:positionH>
          <wp:positionV relativeFrom="paragraph">
            <wp:posOffset>-3659505</wp:posOffset>
          </wp:positionV>
          <wp:extent cx="7604760" cy="5331460"/>
          <wp:effectExtent l="19050" t="0" r="0" b="0"/>
          <wp:wrapNone/>
          <wp:docPr id="7" name="Imagen 2" descr="http://hdwallpapers.lt/wallpaper/abstract_red_swirls_white_backdrop_3d_and_hd-wallpaper-20537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hdwallpapers.lt/wallpaper/abstract_red_swirls_white_backdrop_3d_and_hd-wallpaper-205370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54646" r="48329"/>
                  <a:stretch>
                    <a:fillRect/>
                  </a:stretch>
                </pic:blipFill>
                <pic:spPr bwMode="auto">
                  <a:xfrm>
                    <a:off x="0" y="0"/>
                    <a:ext cx="7604760" cy="53314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3F489D" w14:textId="77777777" w:rsidR="00997B8E" w:rsidRDefault="00997B8E" w:rsidP="006B6475">
      <w:pPr>
        <w:spacing w:after="0" w:line="240" w:lineRule="auto"/>
      </w:pPr>
      <w:r>
        <w:separator/>
      </w:r>
    </w:p>
  </w:footnote>
  <w:footnote w:type="continuationSeparator" w:id="0">
    <w:p w14:paraId="2BB088B8" w14:textId="77777777" w:rsidR="00997B8E" w:rsidRDefault="00997B8E" w:rsidP="006B6475">
      <w:pPr>
        <w:spacing w:after="0" w:line="240" w:lineRule="auto"/>
      </w:pPr>
      <w:r>
        <w:continuationSeparator/>
      </w:r>
    </w:p>
  </w:footnote>
  <w:footnote w:id="1">
    <w:p w14:paraId="4609FC01" w14:textId="77777777" w:rsidR="00D42DA1" w:rsidRPr="00690176" w:rsidRDefault="00D42DA1" w:rsidP="00B82097">
      <w:pPr>
        <w:pStyle w:val="Piedepgina"/>
      </w:pPr>
      <w:r>
        <w:rPr>
          <w:rStyle w:val="Refdenotaalpie"/>
        </w:rPr>
        <w:footnoteRef/>
      </w:r>
      <w:r>
        <w:t xml:space="preserve"> </w:t>
      </w:r>
      <w:r w:rsidRPr="005A2C6D">
        <w:rPr>
          <w:color w:val="FF0000"/>
        </w:rPr>
        <w:t>(</w:t>
      </w:r>
      <w:r>
        <w:rPr>
          <w:color w:val="FF0000"/>
        </w:rPr>
        <w:t>O</w:t>
      </w:r>
      <w:r w:rsidRPr="005A2C6D">
        <w:rPr>
          <w:color w:val="FF0000"/>
        </w:rPr>
        <w:t>)</w:t>
      </w:r>
      <w:r>
        <w:rPr>
          <w:color w:val="FF0000"/>
        </w:rPr>
        <w:t xml:space="preserve"> </w:t>
      </w:r>
      <w:r w:rsidRPr="00690176">
        <w:t xml:space="preserve">= Mandatorio; </w:t>
      </w:r>
      <w:r w:rsidRPr="00690176">
        <w:rPr>
          <w:color w:val="FFC000"/>
        </w:rPr>
        <w:t>(</w:t>
      </w:r>
      <w:proofErr w:type="spellStart"/>
      <w:r w:rsidRPr="00690176">
        <w:rPr>
          <w:color w:val="FFC000"/>
        </w:rPr>
        <w:t>O</w:t>
      </w:r>
      <w:r>
        <w:rPr>
          <w:color w:val="FFC000"/>
        </w:rPr>
        <w:t>p</w:t>
      </w:r>
      <w:proofErr w:type="spellEnd"/>
      <w:r w:rsidRPr="00690176">
        <w:rPr>
          <w:color w:val="FFC000"/>
        </w:rPr>
        <w:t xml:space="preserve">) </w:t>
      </w:r>
      <w:r w:rsidRPr="00690176">
        <w:t xml:space="preserve">= Opcional; </w:t>
      </w:r>
      <w:r w:rsidRPr="00690176">
        <w:rPr>
          <w:color w:val="00B0F0"/>
        </w:rPr>
        <w:t xml:space="preserve">(C) </w:t>
      </w:r>
      <w:r w:rsidRPr="00690176">
        <w:t>= Condicional</w:t>
      </w:r>
    </w:p>
    <w:p w14:paraId="08159FB0" w14:textId="77777777" w:rsidR="00D42DA1" w:rsidRDefault="00D42DA1" w:rsidP="00B82097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CA5F5" w14:textId="77777777" w:rsidR="00D42DA1" w:rsidRDefault="00D42DA1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41" w:rightFromText="141" w:vertAnchor="page" w:horzAnchor="page" w:tblpX="1" w:tblpY="361"/>
      <w:tblW w:w="10422" w:type="dxa"/>
      <w:tblLook w:val="04A0" w:firstRow="1" w:lastRow="0" w:firstColumn="1" w:lastColumn="0" w:noHBand="0" w:noVBand="1"/>
    </w:tblPr>
    <w:tblGrid>
      <w:gridCol w:w="10179"/>
      <w:gridCol w:w="243"/>
    </w:tblGrid>
    <w:tr w:rsidR="00D42DA1" w14:paraId="4975FF1F" w14:textId="77777777" w:rsidTr="00B82097">
      <w:trPr>
        <w:trHeight w:val="73"/>
      </w:trPr>
      <w:tc>
        <w:tcPr>
          <w:tcW w:w="10179" w:type="dxa"/>
        </w:tcPr>
        <w:p w14:paraId="06E97AFB" w14:textId="77777777" w:rsidR="00D42DA1" w:rsidRPr="00E43112" w:rsidRDefault="00D42DA1" w:rsidP="00B82097">
          <w:pPr>
            <w:pStyle w:val="Encabezado"/>
            <w:rPr>
              <w:sz w:val="44"/>
              <w:lang w:val="it-IT"/>
            </w:rPr>
          </w:pPr>
        </w:p>
      </w:tc>
      <w:tc>
        <w:tcPr>
          <w:tcW w:w="243" w:type="dxa"/>
          <w:shd w:val="clear" w:color="auto" w:fill="auto"/>
        </w:tcPr>
        <w:p w14:paraId="461FB52B" w14:textId="77777777" w:rsidR="00D42DA1" w:rsidRDefault="00D42DA1" w:rsidP="00B82097">
          <w:pPr>
            <w:pStyle w:val="Encabezado"/>
          </w:pPr>
        </w:p>
      </w:tc>
    </w:tr>
  </w:tbl>
  <w:p w14:paraId="4EC9338F" w14:textId="77777777" w:rsidR="00D42DA1" w:rsidRDefault="00D42DA1">
    <w:pPr>
      <w:pStyle w:val="Encabezado"/>
      <w:rPr>
        <w:noProof/>
      </w:rPr>
    </w:pPr>
    <w:r>
      <w:rPr>
        <w:noProof/>
        <w:lang w:val="en-US" w:eastAsia="en-US"/>
      </w:rPr>
      <w:drawing>
        <wp:anchor distT="0" distB="0" distL="114300" distR="114300" simplePos="0" relativeHeight="251664384" behindDoc="1" locked="0" layoutInCell="1" allowOverlap="1" wp14:anchorId="26CEA2AF" wp14:editId="6043D24A">
          <wp:simplePos x="0" y="0"/>
          <wp:positionH relativeFrom="column">
            <wp:posOffset>-688340</wp:posOffset>
          </wp:positionH>
          <wp:positionV relativeFrom="paragraph">
            <wp:posOffset>-431800</wp:posOffset>
          </wp:positionV>
          <wp:extent cx="7796530" cy="739140"/>
          <wp:effectExtent l="1905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6530" cy="73914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 xmlns:ve="http://schemas.openxmlformats.org/markup-compatibility/2006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B73E86"/>
    <w:multiLevelType w:val="multilevel"/>
    <w:tmpl w:val="205A81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486206"/>
    <w:multiLevelType w:val="multilevel"/>
    <w:tmpl w:val="81CAAD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3B11EE8"/>
    <w:multiLevelType w:val="multilevel"/>
    <w:tmpl w:val="6332056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83F5116"/>
    <w:multiLevelType w:val="multilevel"/>
    <w:tmpl w:val="09FEAEA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EDF6604"/>
    <w:multiLevelType w:val="hybridMultilevel"/>
    <w:tmpl w:val="F5C41F22"/>
    <w:lvl w:ilvl="0" w:tplc="1F9861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32005"/>
    <w:multiLevelType w:val="multilevel"/>
    <w:tmpl w:val="83304DF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54B333B"/>
    <w:multiLevelType w:val="multilevel"/>
    <w:tmpl w:val="AC7E122C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1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92F1068"/>
    <w:multiLevelType w:val="multilevel"/>
    <w:tmpl w:val="1FEE520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2"/>
      </w:rPr>
    </w:lvl>
  </w:abstractNum>
  <w:abstractNum w:abstractNumId="8" w15:restartNumberingAfterBreak="0">
    <w:nsid w:val="49BE36BD"/>
    <w:multiLevelType w:val="multilevel"/>
    <w:tmpl w:val="01A0B3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Theme="minorHAnsi" w:hAnsiTheme="minorHAnsi" w:hint="default"/>
        <w:sz w:val="16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0DB2B11"/>
    <w:multiLevelType w:val="multilevel"/>
    <w:tmpl w:val="E0DAB0A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21713E6"/>
    <w:multiLevelType w:val="multilevel"/>
    <w:tmpl w:val="271472A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5F143BA7"/>
    <w:multiLevelType w:val="multilevel"/>
    <w:tmpl w:val="00B0C9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4"/>
      </w:rPr>
    </w:lvl>
    <w:lvl w:ilvl="1">
      <w:start w:val="12"/>
      <w:numFmt w:val="decimal"/>
      <w:lvlText w:val="%1.%2."/>
      <w:lvlJc w:val="left"/>
      <w:pPr>
        <w:ind w:left="450" w:hanging="450"/>
      </w:pPr>
      <w:rPr>
        <w:rFonts w:asciiTheme="minorHAnsi" w:hAnsiTheme="minorHAns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1361E7D"/>
    <w:multiLevelType w:val="multilevel"/>
    <w:tmpl w:val="256AA7CA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641D6C94"/>
    <w:multiLevelType w:val="multilevel"/>
    <w:tmpl w:val="5FA6B65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6B25140"/>
    <w:multiLevelType w:val="multilevel"/>
    <w:tmpl w:val="813089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8663791"/>
    <w:multiLevelType w:val="multilevel"/>
    <w:tmpl w:val="26DC0E4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lang w:val="es-AR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A6B3C68"/>
    <w:multiLevelType w:val="multilevel"/>
    <w:tmpl w:val="225A39E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num w:numId="1">
    <w:abstractNumId w:val="12"/>
  </w:num>
  <w:num w:numId="2">
    <w:abstractNumId w:val="14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10"/>
  </w:num>
  <w:num w:numId="8">
    <w:abstractNumId w:val="13"/>
  </w:num>
  <w:num w:numId="9">
    <w:abstractNumId w:val="3"/>
  </w:num>
  <w:num w:numId="10">
    <w:abstractNumId w:val="9"/>
  </w:num>
  <w:num w:numId="11">
    <w:abstractNumId w:val="16"/>
  </w:num>
  <w:num w:numId="12">
    <w:abstractNumId w:val="11"/>
  </w:num>
  <w:num w:numId="13">
    <w:abstractNumId w:val="8"/>
  </w:num>
  <w:num w:numId="14">
    <w:abstractNumId w:val="2"/>
  </w:num>
  <w:num w:numId="15">
    <w:abstractNumId w:val="15"/>
  </w:num>
  <w:num w:numId="16">
    <w:abstractNumId w:val="0"/>
  </w:num>
  <w:num w:numId="1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pt-BR" w:vendorID="64" w:dllVersion="6" w:nlCheck="1" w:checkStyle="0"/>
  <w:activeWritingStyle w:appName="MSWord" w:lang="es-AR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s-CO" w:vendorID="64" w:dllVersion="6" w:nlCheck="1" w:checkStyle="0"/>
  <w:activeWritingStyle w:appName="MSWord" w:lang="es-MX" w:vendorID="64" w:dllVersion="6" w:nlCheck="1" w:checkStyle="1"/>
  <w:activeWritingStyle w:appName="MSWord" w:lang="es-ES_tradnl" w:vendorID="64" w:dllVersion="0" w:nlCheck="1" w:checkStyle="0"/>
  <w:activeWritingStyle w:appName="MSWord" w:lang="es-AR" w:vendorID="64" w:dllVersion="0" w:nlCheck="1" w:checkStyle="0"/>
  <w:activeWritingStyle w:appName="MSWord" w:lang="es-CO" w:vendorID="64" w:dllVersion="0" w:nlCheck="1" w:checkStyle="0"/>
  <w:proofState w:spelling="clean" w:grammar="clean"/>
  <w:attachedTemplate r:id="rId1"/>
  <w:defaultTabStop w:val="708"/>
  <w:hyphenationZone w:val="425"/>
  <w:defaultTableStyle w:val="Tablaconcuadrcula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314"/>
    <w:rsid w:val="00012355"/>
    <w:rsid w:val="00021C24"/>
    <w:rsid w:val="00033052"/>
    <w:rsid w:val="00033BD3"/>
    <w:rsid w:val="00044E5E"/>
    <w:rsid w:val="00047C4C"/>
    <w:rsid w:val="000511A8"/>
    <w:rsid w:val="000878D5"/>
    <w:rsid w:val="000919E4"/>
    <w:rsid w:val="000A026A"/>
    <w:rsid w:val="000A7003"/>
    <w:rsid w:val="000B5FBC"/>
    <w:rsid w:val="000B7346"/>
    <w:rsid w:val="000C4915"/>
    <w:rsid w:val="000C7967"/>
    <w:rsid w:val="000D1FE6"/>
    <w:rsid w:val="000E0FCA"/>
    <w:rsid w:val="000E226F"/>
    <w:rsid w:val="000E46A3"/>
    <w:rsid w:val="000E4BE6"/>
    <w:rsid w:val="000E4E55"/>
    <w:rsid w:val="000F310A"/>
    <w:rsid w:val="000F3F76"/>
    <w:rsid w:val="001050E0"/>
    <w:rsid w:val="00113FD0"/>
    <w:rsid w:val="00121FD3"/>
    <w:rsid w:val="00124138"/>
    <w:rsid w:val="0012658C"/>
    <w:rsid w:val="00135090"/>
    <w:rsid w:val="00137627"/>
    <w:rsid w:val="001564E3"/>
    <w:rsid w:val="00157B8F"/>
    <w:rsid w:val="001636ED"/>
    <w:rsid w:val="00164D6E"/>
    <w:rsid w:val="00165CFA"/>
    <w:rsid w:val="00167268"/>
    <w:rsid w:val="00172A3E"/>
    <w:rsid w:val="00176A05"/>
    <w:rsid w:val="0018488B"/>
    <w:rsid w:val="001952FB"/>
    <w:rsid w:val="001A56E7"/>
    <w:rsid w:val="001C26E3"/>
    <w:rsid w:val="001D5226"/>
    <w:rsid w:val="001D6C9D"/>
    <w:rsid w:val="001F7218"/>
    <w:rsid w:val="00207839"/>
    <w:rsid w:val="00215F5A"/>
    <w:rsid w:val="00217B73"/>
    <w:rsid w:val="00221232"/>
    <w:rsid w:val="00242AA7"/>
    <w:rsid w:val="00247B9A"/>
    <w:rsid w:val="00250375"/>
    <w:rsid w:val="00263699"/>
    <w:rsid w:val="0026594F"/>
    <w:rsid w:val="00266F39"/>
    <w:rsid w:val="0027156B"/>
    <w:rsid w:val="0027361D"/>
    <w:rsid w:val="002770B7"/>
    <w:rsid w:val="0029176E"/>
    <w:rsid w:val="002957B0"/>
    <w:rsid w:val="002A276C"/>
    <w:rsid w:val="002A3767"/>
    <w:rsid w:val="002B4017"/>
    <w:rsid w:val="002B63E8"/>
    <w:rsid w:val="002C3386"/>
    <w:rsid w:val="002C35DB"/>
    <w:rsid w:val="002C6F26"/>
    <w:rsid w:val="002C7C3D"/>
    <w:rsid w:val="002D7624"/>
    <w:rsid w:val="002F72ED"/>
    <w:rsid w:val="00307EDB"/>
    <w:rsid w:val="0031107F"/>
    <w:rsid w:val="0031207E"/>
    <w:rsid w:val="00331C07"/>
    <w:rsid w:val="00331CE4"/>
    <w:rsid w:val="00342684"/>
    <w:rsid w:val="003445D2"/>
    <w:rsid w:val="00345CB9"/>
    <w:rsid w:val="0036413E"/>
    <w:rsid w:val="00367F49"/>
    <w:rsid w:val="00392386"/>
    <w:rsid w:val="0039239C"/>
    <w:rsid w:val="003A6483"/>
    <w:rsid w:val="003D111B"/>
    <w:rsid w:val="003E1FD8"/>
    <w:rsid w:val="003E400A"/>
    <w:rsid w:val="003E77D0"/>
    <w:rsid w:val="00402A68"/>
    <w:rsid w:val="00414692"/>
    <w:rsid w:val="00423F4A"/>
    <w:rsid w:val="00424E23"/>
    <w:rsid w:val="00432793"/>
    <w:rsid w:val="00437545"/>
    <w:rsid w:val="00444F0C"/>
    <w:rsid w:val="00455A8A"/>
    <w:rsid w:val="00471C5F"/>
    <w:rsid w:val="00474DC1"/>
    <w:rsid w:val="0047620A"/>
    <w:rsid w:val="004777E5"/>
    <w:rsid w:val="00482029"/>
    <w:rsid w:val="00484C98"/>
    <w:rsid w:val="00487322"/>
    <w:rsid w:val="004909F5"/>
    <w:rsid w:val="004A0E18"/>
    <w:rsid w:val="004A5314"/>
    <w:rsid w:val="004C1618"/>
    <w:rsid w:val="004C3AB2"/>
    <w:rsid w:val="004C6762"/>
    <w:rsid w:val="004C6A23"/>
    <w:rsid w:val="004D285E"/>
    <w:rsid w:val="004E14D8"/>
    <w:rsid w:val="004E5451"/>
    <w:rsid w:val="004F37C1"/>
    <w:rsid w:val="00523721"/>
    <w:rsid w:val="0053624F"/>
    <w:rsid w:val="00540E8D"/>
    <w:rsid w:val="00540FAA"/>
    <w:rsid w:val="00546DCC"/>
    <w:rsid w:val="00547C8F"/>
    <w:rsid w:val="00553FCB"/>
    <w:rsid w:val="00557DEC"/>
    <w:rsid w:val="00573F13"/>
    <w:rsid w:val="00577786"/>
    <w:rsid w:val="005945DD"/>
    <w:rsid w:val="005A20BF"/>
    <w:rsid w:val="005A58A7"/>
    <w:rsid w:val="005A717E"/>
    <w:rsid w:val="005B55B8"/>
    <w:rsid w:val="005C6A62"/>
    <w:rsid w:val="005D43A9"/>
    <w:rsid w:val="005D7AFC"/>
    <w:rsid w:val="005E008D"/>
    <w:rsid w:val="005E2B21"/>
    <w:rsid w:val="005F2C09"/>
    <w:rsid w:val="005F5700"/>
    <w:rsid w:val="005F7A98"/>
    <w:rsid w:val="00611751"/>
    <w:rsid w:val="00613AEA"/>
    <w:rsid w:val="00614F73"/>
    <w:rsid w:val="00620464"/>
    <w:rsid w:val="00620AF2"/>
    <w:rsid w:val="00620C55"/>
    <w:rsid w:val="00631A53"/>
    <w:rsid w:val="00640224"/>
    <w:rsid w:val="006518B0"/>
    <w:rsid w:val="006532C8"/>
    <w:rsid w:val="006571B0"/>
    <w:rsid w:val="00660E1F"/>
    <w:rsid w:val="00661305"/>
    <w:rsid w:val="00665B12"/>
    <w:rsid w:val="0066777E"/>
    <w:rsid w:val="00686FE5"/>
    <w:rsid w:val="00692D51"/>
    <w:rsid w:val="006B4A43"/>
    <w:rsid w:val="006B6475"/>
    <w:rsid w:val="006C347C"/>
    <w:rsid w:val="006D385C"/>
    <w:rsid w:val="006F498C"/>
    <w:rsid w:val="006F71BD"/>
    <w:rsid w:val="007004F7"/>
    <w:rsid w:val="00704BB3"/>
    <w:rsid w:val="0070595C"/>
    <w:rsid w:val="0070765F"/>
    <w:rsid w:val="007259B5"/>
    <w:rsid w:val="00736D9E"/>
    <w:rsid w:val="0074708F"/>
    <w:rsid w:val="00751268"/>
    <w:rsid w:val="00795F56"/>
    <w:rsid w:val="007A268F"/>
    <w:rsid w:val="007C7736"/>
    <w:rsid w:val="007D4E4F"/>
    <w:rsid w:val="00810DCC"/>
    <w:rsid w:val="00811F3D"/>
    <w:rsid w:val="00815B30"/>
    <w:rsid w:val="0082201C"/>
    <w:rsid w:val="00843F23"/>
    <w:rsid w:val="00844723"/>
    <w:rsid w:val="00845615"/>
    <w:rsid w:val="00853899"/>
    <w:rsid w:val="0086428F"/>
    <w:rsid w:val="00870EF9"/>
    <w:rsid w:val="00890F2D"/>
    <w:rsid w:val="00895A8A"/>
    <w:rsid w:val="008A7E2E"/>
    <w:rsid w:val="008C21C9"/>
    <w:rsid w:val="008D4E2F"/>
    <w:rsid w:val="008D72BE"/>
    <w:rsid w:val="008E66BA"/>
    <w:rsid w:val="008F239B"/>
    <w:rsid w:val="008F4B99"/>
    <w:rsid w:val="00901F29"/>
    <w:rsid w:val="00904532"/>
    <w:rsid w:val="00921F94"/>
    <w:rsid w:val="00926740"/>
    <w:rsid w:val="009406AC"/>
    <w:rsid w:val="009453DB"/>
    <w:rsid w:val="00983878"/>
    <w:rsid w:val="009901B6"/>
    <w:rsid w:val="00990BF1"/>
    <w:rsid w:val="00997B8E"/>
    <w:rsid w:val="009A1040"/>
    <w:rsid w:val="009A5890"/>
    <w:rsid w:val="009B027E"/>
    <w:rsid w:val="009E00B6"/>
    <w:rsid w:val="009E2D7C"/>
    <w:rsid w:val="009F0F4D"/>
    <w:rsid w:val="00A01D90"/>
    <w:rsid w:val="00A06702"/>
    <w:rsid w:val="00A16FB8"/>
    <w:rsid w:val="00A268AA"/>
    <w:rsid w:val="00A31053"/>
    <w:rsid w:val="00A5191C"/>
    <w:rsid w:val="00A51E9D"/>
    <w:rsid w:val="00A60478"/>
    <w:rsid w:val="00A62308"/>
    <w:rsid w:val="00A77B7E"/>
    <w:rsid w:val="00A8046A"/>
    <w:rsid w:val="00A8382B"/>
    <w:rsid w:val="00A864CE"/>
    <w:rsid w:val="00A91A4B"/>
    <w:rsid w:val="00AA2B7F"/>
    <w:rsid w:val="00AC6A2B"/>
    <w:rsid w:val="00AE0282"/>
    <w:rsid w:val="00AE6154"/>
    <w:rsid w:val="00AF2CCF"/>
    <w:rsid w:val="00B04D52"/>
    <w:rsid w:val="00B05ED1"/>
    <w:rsid w:val="00B10E8F"/>
    <w:rsid w:val="00B2163C"/>
    <w:rsid w:val="00B21897"/>
    <w:rsid w:val="00B24233"/>
    <w:rsid w:val="00B31AB9"/>
    <w:rsid w:val="00B35300"/>
    <w:rsid w:val="00B412B4"/>
    <w:rsid w:val="00B45F52"/>
    <w:rsid w:val="00B52193"/>
    <w:rsid w:val="00B54A15"/>
    <w:rsid w:val="00B746DB"/>
    <w:rsid w:val="00B82097"/>
    <w:rsid w:val="00B840C8"/>
    <w:rsid w:val="00B846A4"/>
    <w:rsid w:val="00B9353F"/>
    <w:rsid w:val="00B964BD"/>
    <w:rsid w:val="00B96973"/>
    <w:rsid w:val="00BA094F"/>
    <w:rsid w:val="00BA3D0F"/>
    <w:rsid w:val="00BB3B4C"/>
    <w:rsid w:val="00BC348B"/>
    <w:rsid w:val="00BC3805"/>
    <w:rsid w:val="00BD15AC"/>
    <w:rsid w:val="00BE0E32"/>
    <w:rsid w:val="00BE3EC1"/>
    <w:rsid w:val="00BF0A30"/>
    <w:rsid w:val="00BF4B6A"/>
    <w:rsid w:val="00BF775B"/>
    <w:rsid w:val="00C23B08"/>
    <w:rsid w:val="00C50188"/>
    <w:rsid w:val="00C505FE"/>
    <w:rsid w:val="00C55732"/>
    <w:rsid w:val="00C56584"/>
    <w:rsid w:val="00C57855"/>
    <w:rsid w:val="00C6723E"/>
    <w:rsid w:val="00C672AE"/>
    <w:rsid w:val="00C7185F"/>
    <w:rsid w:val="00C82FA0"/>
    <w:rsid w:val="00CB560F"/>
    <w:rsid w:val="00CB7F55"/>
    <w:rsid w:val="00CC0E62"/>
    <w:rsid w:val="00CE5693"/>
    <w:rsid w:val="00CF452C"/>
    <w:rsid w:val="00D01399"/>
    <w:rsid w:val="00D05DA9"/>
    <w:rsid w:val="00D361A9"/>
    <w:rsid w:val="00D40221"/>
    <w:rsid w:val="00D42DA1"/>
    <w:rsid w:val="00D4320C"/>
    <w:rsid w:val="00D50960"/>
    <w:rsid w:val="00D510B0"/>
    <w:rsid w:val="00D564EE"/>
    <w:rsid w:val="00D60B11"/>
    <w:rsid w:val="00D65136"/>
    <w:rsid w:val="00D67830"/>
    <w:rsid w:val="00D816EC"/>
    <w:rsid w:val="00D83E4D"/>
    <w:rsid w:val="00D9022E"/>
    <w:rsid w:val="00DB41AD"/>
    <w:rsid w:val="00DB4C99"/>
    <w:rsid w:val="00DD5B7D"/>
    <w:rsid w:val="00DE582F"/>
    <w:rsid w:val="00DE5E6A"/>
    <w:rsid w:val="00DE70EA"/>
    <w:rsid w:val="00E055F0"/>
    <w:rsid w:val="00E12064"/>
    <w:rsid w:val="00E21B0F"/>
    <w:rsid w:val="00E237E0"/>
    <w:rsid w:val="00E24161"/>
    <w:rsid w:val="00E305E2"/>
    <w:rsid w:val="00E31144"/>
    <w:rsid w:val="00E3545F"/>
    <w:rsid w:val="00E35932"/>
    <w:rsid w:val="00E35D63"/>
    <w:rsid w:val="00E43112"/>
    <w:rsid w:val="00E514D3"/>
    <w:rsid w:val="00E56FF4"/>
    <w:rsid w:val="00E62AD5"/>
    <w:rsid w:val="00E65350"/>
    <w:rsid w:val="00E67243"/>
    <w:rsid w:val="00E74BBE"/>
    <w:rsid w:val="00E8336F"/>
    <w:rsid w:val="00E87162"/>
    <w:rsid w:val="00E95071"/>
    <w:rsid w:val="00E9533F"/>
    <w:rsid w:val="00EA1C24"/>
    <w:rsid w:val="00EA5F3E"/>
    <w:rsid w:val="00EB340F"/>
    <w:rsid w:val="00EB79A4"/>
    <w:rsid w:val="00ED210A"/>
    <w:rsid w:val="00ED3247"/>
    <w:rsid w:val="00ED7D1C"/>
    <w:rsid w:val="00F15D93"/>
    <w:rsid w:val="00F1665D"/>
    <w:rsid w:val="00F27E5B"/>
    <w:rsid w:val="00F37EFC"/>
    <w:rsid w:val="00F45ED1"/>
    <w:rsid w:val="00F474A6"/>
    <w:rsid w:val="00F507BF"/>
    <w:rsid w:val="00F562CB"/>
    <w:rsid w:val="00F64EBD"/>
    <w:rsid w:val="00F6655B"/>
    <w:rsid w:val="00F82858"/>
    <w:rsid w:val="00F85456"/>
    <w:rsid w:val="00FA2996"/>
    <w:rsid w:val="00FA397F"/>
    <w:rsid w:val="00FB1795"/>
    <w:rsid w:val="00FB1B3D"/>
    <w:rsid w:val="00FD10EA"/>
    <w:rsid w:val="00FD2B03"/>
    <w:rsid w:val="00FE169A"/>
    <w:rsid w:val="00FE4441"/>
    <w:rsid w:val="00FE4C41"/>
    <w:rsid w:val="00FF1CD6"/>
    <w:rsid w:val="00FF434D"/>
    <w:rsid w:val="00FF4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0BB23A"/>
  <w15:docId w15:val="{04031869-0738-4D8E-9505-CA4EBDCFF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A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FA0"/>
    <w:pPr>
      <w:jc w:val="both"/>
    </w:pPr>
    <w:rPr>
      <w:color w:val="7F7F7F" w:themeColor="text1" w:themeTint="80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135090"/>
    <w:pPr>
      <w:keepNext/>
      <w:keepLines/>
      <w:numPr>
        <w:numId w:val="1"/>
      </w:numPr>
      <w:pBdr>
        <w:bottom w:val="single" w:sz="12" w:space="1" w:color="E9F0F6" w:themeColor="accent1" w:themeTint="33"/>
      </w:pBdr>
      <w:spacing w:before="480" w:after="240"/>
      <w:outlineLvl w:val="0"/>
    </w:pPr>
    <w:rPr>
      <w:rFonts w:eastAsiaTheme="majorEastAsia" w:cstheme="minorHAnsi"/>
      <w:b/>
      <w:bCs/>
      <w:color w:val="1E4E98"/>
      <w:sz w:val="36"/>
      <w:szCs w:val="28"/>
      <w:lang w:val="es-ES_tradnl" w:eastAsia="es-AR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35090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color w:val="3366FF"/>
      <w:sz w:val="28"/>
      <w:szCs w:val="26"/>
      <w:lang w:val="es-ES_tradnl" w:eastAsia="es-AR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35090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F28426"/>
      <w:lang w:val="es-ES_tradnl" w:eastAsia="es-AR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FF1CD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94B6D2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6C347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345C7D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6C347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5C7D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6C347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B6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647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B64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6475"/>
  </w:style>
  <w:style w:type="paragraph" w:styleId="Piedepgina">
    <w:name w:val="footer"/>
    <w:basedOn w:val="Normal"/>
    <w:link w:val="PiedepginaCar"/>
    <w:uiPriority w:val="99"/>
    <w:unhideWhenUsed/>
    <w:rsid w:val="006B64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6475"/>
  </w:style>
  <w:style w:type="table" w:styleId="Tablaconcuadrcula">
    <w:name w:val="Table Grid"/>
    <w:basedOn w:val="Tablanormal"/>
    <w:uiPriority w:val="39"/>
    <w:rsid w:val="00C505FE"/>
    <w:pPr>
      <w:spacing w:after="0" w:line="240" w:lineRule="auto"/>
    </w:pPr>
    <w:rPr>
      <w:rFonts w:asciiTheme="majorHAnsi" w:hAnsiTheme="majorHAnsi"/>
      <w:color w:val="FFFFFF" w:themeColor="background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E9F0F6" w:themeFill="accent1" w:themeFillTint="33"/>
    </w:tcPr>
  </w:style>
  <w:style w:type="character" w:customStyle="1" w:styleId="Ttulo1Car">
    <w:name w:val="Título 1 Car"/>
    <w:basedOn w:val="Fuentedeprrafopredeter"/>
    <w:link w:val="Ttulo1"/>
    <w:uiPriority w:val="9"/>
    <w:rsid w:val="00135090"/>
    <w:rPr>
      <w:rFonts w:eastAsiaTheme="majorEastAsia" w:cstheme="minorHAnsi"/>
      <w:b/>
      <w:bCs/>
      <w:color w:val="1E4E98"/>
      <w:sz w:val="36"/>
      <w:szCs w:val="28"/>
      <w:lang w:val="es-ES_tradnl" w:eastAsia="es-AR"/>
    </w:rPr>
  </w:style>
  <w:style w:type="character" w:customStyle="1" w:styleId="Ttulo2Car">
    <w:name w:val="Título 2 Car"/>
    <w:basedOn w:val="Fuentedeprrafopredeter"/>
    <w:link w:val="Ttulo2"/>
    <w:uiPriority w:val="9"/>
    <w:rsid w:val="00135090"/>
    <w:rPr>
      <w:rFonts w:eastAsiaTheme="majorEastAsia" w:cstheme="majorBidi"/>
      <w:b/>
      <w:bCs/>
      <w:color w:val="3366FF"/>
      <w:sz w:val="28"/>
      <w:szCs w:val="26"/>
      <w:lang w:val="es-ES_tradnl" w:eastAsia="es-AR"/>
    </w:rPr>
  </w:style>
  <w:style w:type="character" w:customStyle="1" w:styleId="Ttulo3Car">
    <w:name w:val="Título 3 Car"/>
    <w:basedOn w:val="Fuentedeprrafopredeter"/>
    <w:link w:val="Ttulo3"/>
    <w:uiPriority w:val="9"/>
    <w:rsid w:val="00135090"/>
    <w:rPr>
      <w:rFonts w:eastAsiaTheme="majorEastAsia" w:cstheme="majorBidi"/>
      <w:b/>
      <w:bCs/>
      <w:color w:val="F28426"/>
      <w:sz w:val="24"/>
      <w:lang w:val="es-ES_tradnl" w:eastAsia="es-AR"/>
    </w:rPr>
  </w:style>
  <w:style w:type="paragraph" w:styleId="TtuloTDC">
    <w:name w:val="TOC Heading"/>
    <w:basedOn w:val="Ttulo1"/>
    <w:next w:val="Normal"/>
    <w:uiPriority w:val="39"/>
    <w:unhideWhenUsed/>
    <w:qFormat/>
    <w:rsid w:val="006B6475"/>
    <w:pPr>
      <w:outlineLvl w:val="9"/>
    </w:pPr>
  </w:style>
  <w:style w:type="paragraph" w:styleId="TDC1">
    <w:name w:val="toc 1"/>
    <w:basedOn w:val="Normal"/>
    <w:next w:val="Normal"/>
    <w:autoRedefine/>
    <w:uiPriority w:val="39"/>
    <w:unhideWhenUsed/>
    <w:rsid w:val="006B6475"/>
    <w:pPr>
      <w:spacing w:after="100"/>
    </w:pPr>
    <w:rPr>
      <w:lang w:eastAsia="es-AR"/>
    </w:rPr>
  </w:style>
  <w:style w:type="paragraph" w:styleId="TDC2">
    <w:name w:val="toc 2"/>
    <w:basedOn w:val="Normal"/>
    <w:next w:val="Normal"/>
    <w:autoRedefine/>
    <w:uiPriority w:val="39"/>
    <w:unhideWhenUsed/>
    <w:rsid w:val="006B6475"/>
    <w:pPr>
      <w:spacing w:after="100"/>
      <w:ind w:left="220"/>
    </w:pPr>
    <w:rPr>
      <w:lang w:eastAsia="es-AR"/>
    </w:rPr>
  </w:style>
  <w:style w:type="paragraph" w:styleId="TDC3">
    <w:name w:val="toc 3"/>
    <w:basedOn w:val="Normal"/>
    <w:next w:val="Normal"/>
    <w:autoRedefine/>
    <w:uiPriority w:val="39"/>
    <w:unhideWhenUsed/>
    <w:rsid w:val="006B6475"/>
    <w:pPr>
      <w:spacing w:after="100"/>
      <w:ind w:left="440"/>
    </w:pPr>
    <w:rPr>
      <w:lang w:eastAsia="es-AR"/>
    </w:rPr>
  </w:style>
  <w:style w:type="character" w:styleId="Hipervnculo">
    <w:name w:val="Hyperlink"/>
    <w:basedOn w:val="Fuentedeprrafopredeter"/>
    <w:uiPriority w:val="99"/>
    <w:unhideWhenUsed/>
    <w:rsid w:val="006B6475"/>
    <w:rPr>
      <w:color w:val="F7B615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613AEA"/>
    <w:rPr>
      <w:color w:val="808080"/>
    </w:rPr>
  </w:style>
  <w:style w:type="paragraph" w:styleId="Ttulo">
    <w:name w:val="Title"/>
    <w:aliases w:val="Portada"/>
    <w:basedOn w:val="TtuloTDC"/>
    <w:next w:val="Normal"/>
    <w:link w:val="TtuloCar"/>
    <w:uiPriority w:val="10"/>
    <w:qFormat/>
    <w:rsid w:val="00135090"/>
    <w:pPr>
      <w:numPr>
        <w:numId w:val="0"/>
      </w:numPr>
      <w:ind w:left="360" w:hanging="360"/>
    </w:pPr>
  </w:style>
  <w:style w:type="character" w:customStyle="1" w:styleId="TtuloCar">
    <w:name w:val="Título Car"/>
    <w:aliases w:val="Portada Car"/>
    <w:basedOn w:val="Fuentedeprrafopredeter"/>
    <w:link w:val="Ttulo"/>
    <w:uiPriority w:val="10"/>
    <w:rsid w:val="00135090"/>
    <w:rPr>
      <w:rFonts w:eastAsiaTheme="majorEastAsia" w:cstheme="majorBidi"/>
      <w:b/>
      <w:bCs/>
      <w:color w:val="1E4E98"/>
      <w:sz w:val="36"/>
      <w:szCs w:val="28"/>
      <w:lang w:val="es-ES_tradnl" w:eastAsia="es-AR"/>
    </w:rPr>
  </w:style>
  <w:style w:type="character" w:customStyle="1" w:styleId="Ttulo4Car">
    <w:name w:val="Título 4 Car"/>
    <w:basedOn w:val="Fuentedeprrafopredeter"/>
    <w:link w:val="Ttulo4"/>
    <w:uiPriority w:val="9"/>
    <w:rsid w:val="00FF1CD6"/>
    <w:rPr>
      <w:rFonts w:asciiTheme="majorHAnsi" w:eastAsiaTheme="majorEastAsia" w:hAnsiTheme="majorHAnsi" w:cstheme="majorBidi"/>
      <w:b/>
      <w:bCs/>
      <w:i/>
      <w:iCs/>
      <w:color w:val="94B6D2" w:themeColor="accent1"/>
    </w:rPr>
  </w:style>
  <w:style w:type="paragraph" w:styleId="Subttulo">
    <w:name w:val="Subtitle"/>
    <w:basedOn w:val="Ttulo"/>
    <w:next w:val="Normal"/>
    <w:link w:val="SubttuloCar"/>
    <w:uiPriority w:val="11"/>
    <w:qFormat/>
    <w:rsid w:val="008F4B99"/>
  </w:style>
  <w:style w:type="character" w:customStyle="1" w:styleId="SubttuloCar">
    <w:name w:val="Subtítulo Car"/>
    <w:basedOn w:val="Fuentedeprrafopredeter"/>
    <w:link w:val="Subttulo"/>
    <w:uiPriority w:val="11"/>
    <w:rsid w:val="008F4B99"/>
    <w:rPr>
      <w:rFonts w:eastAsiaTheme="majorEastAsia" w:cstheme="minorHAnsi"/>
      <w:b/>
      <w:bCs/>
      <w:color w:val="1E4E98"/>
      <w:sz w:val="36"/>
      <w:szCs w:val="28"/>
      <w:lang w:val="es-ES_tradnl" w:eastAsia="es-AR"/>
    </w:rPr>
  </w:style>
  <w:style w:type="character" w:styleId="nfasissutil">
    <w:name w:val="Subtle Emphasis"/>
    <w:basedOn w:val="Fuentedeprrafopredeter"/>
    <w:uiPriority w:val="19"/>
    <w:qFormat/>
    <w:rsid w:val="00FF1CD6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FF1CD6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FF1CD6"/>
    <w:rPr>
      <w:b/>
      <w:bCs/>
      <w:i/>
      <w:iCs/>
      <w:color w:val="94B6D2" w:themeColor="accent1"/>
    </w:rPr>
  </w:style>
  <w:style w:type="character" w:styleId="Textoennegrita">
    <w:name w:val="Strong"/>
    <w:basedOn w:val="Fuentedeprrafopredeter"/>
    <w:uiPriority w:val="22"/>
    <w:qFormat/>
    <w:rsid w:val="00FF1CD6"/>
    <w:rPr>
      <w:b/>
      <w:bCs/>
    </w:rPr>
  </w:style>
  <w:style w:type="table" w:styleId="Listaclara-nfasis2">
    <w:name w:val="Light List Accent 2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DD8047" w:themeColor="accent2"/>
        <w:left w:val="single" w:sz="8" w:space="0" w:color="DD8047" w:themeColor="accent2"/>
        <w:bottom w:val="single" w:sz="8" w:space="0" w:color="DD8047" w:themeColor="accent2"/>
        <w:right w:val="single" w:sz="8" w:space="0" w:color="DD804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D804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</w:tcPr>
    </w:tblStylePr>
    <w:tblStylePr w:type="band1Horz"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</w:tcPr>
    </w:tblStylePr>
  </w:style>
  <w:style w:type="table" w:styleId="Sombreadomedio2-nfasis2">
    <w:name w:val="Medium Shading 2 Accent 2"/>
    <w:basedOn w:val="Tablanormal"/>
    <w:uiPriority w:val="64"/>
    <w:rsid w:val="00FF1C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804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804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D804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Cuadrculaclara-nfasis11">
    <w:name w:val="Cuadrícula clara - Énfasis 11"/>
    <w:basedOn w:val="Tablanormal"/>
    <w:uiPriority w:val="62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94B6D2" w:themeColor="accent1"/>
        <w:left w:val="single" w:sz="8" w:space="0" w:color="94B6D2" w:themeColor="accent1"/>
        <w:bottom w:val="single" w:sz="8" w:space="0" w:color="94B6D2" w:themeColor="accent1"/>
        <w:right w:val="single" w:sz="8" w:space="0" w:color="94B6D2" w:themeColor="accent1"/>
        <w:insideH w:val="single" w:sz="8" w:space="0" w:color="94B6D2" w:themeColor="accent1"/>
        <w:insideV w:val="single" w:sz="8" w:space="0" w:color="94B6D2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18" w:space="0" w:color="94B6D2" w:themeColor="accent1"/>
          <w:right w:val="single" w:sz="8" w:space="0" w:color="94B6D2" w:themeColor="accent1"/>
          <w:insideH w:val="nil"/>
          <w:insideV w:val="single" w:sz="8" w:space="0" w:color="94B6D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  <w:insideH w:val="nil"/>
          <w:insideV w:val="single" w:sz="8" w:space="0" w:color="94B6D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  <w:tblStylePr w:type="band1Vert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  <w:shd w:val="clear" w:color="auto" w:fill="E4ECF4" w:themeFill="accent1" w:themeFillTint="3F"/>
      </w:tcPr>
    </w:tblStylePr>
    <w:tblStylePr w:type="band1Horz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  <w:insideV w:val="single" w:sz="8" w:space="0" w:color="94B6D2" w:themeColor="accent1"/>
        </w:tcBorders>
        <w:shd w:val="clear" w:color="auto" w:fill="E4ECF4" w:themeFill="accent1" w:themeFillTint="3F"/>
      </w:tcPr>
    </w:tblStylePr>
    <w:tblStylePr w:type="band2Horz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  <w:insideV w:val="single" w:sz="8" w:space="0" w:color="94B6D2" w:themeColor="accent1"/>
        </w:tcBorders>
      </w:tcPr>
    </w:tblStylePr>
  </w:style>
  <w:style w:type="table" w:customStyle="1" w:styleId="Sombreadoclaro1">
    <w:name w:val="Sombreado claro1"/>
    <w:basedOn w:val="Tablanormal"/>
    <w:uiPriority w:val="60"/>
    <w:rsid w:val="00FF1CD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FF1CD6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Borders>
        <w:top w:val="single" w:sz="8" w:space="0" w:color="94B6D2" w:themeColor="accent1"/>
        <w:bottom w:val="single" w:sz="8" w:space="0" w:color="94B6D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4B6D2" w:themeColor="accent1"/>
          <w:left w:val="nil"/>
          <w:bottom w:val="single" w:sz="8" w:space="0" w:color="94B6D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4B6D2" w:themeColor="accent1"/>
          <w:left w:val="nil"/>
          <w:bottom w:val="single" w:sz="8" w:space="0" w:color="94B6D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EC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ECF4" w:themeFill="accent1" w:themeFillTint="3F"/>
      </w:tcPr>
    </w:tblStylePr>
  </w:style>
  <w:style w:type="table" w:customStyle="1" w:styleId="Cuadrculaclara1">
    <w:name w:val="Cuadrícula clara1"/>
    <w:basedOn w:val="Tablanormal"/>
    <w:uiPriority w:val="62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staclara-nfasis3">
    <w:name w:val="Light List Accent 3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A5AB81" w:themeColor="accent3"/>
        <w:left w:val="single" w:sz="8" w:space="0" w:color="A5AB81" w:themeColor="accent3"/>
        <w:bottom w:val="single" w:sz="8" w:space="0" w:color="A5AB81" w:themeColor="accent3"/>
        <w:right w:val="single" w:sz="8" w:space="0" w:color="A5AB8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B8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  <w:tblStylePr w:type="band1Horz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D8B25C" w:themeColor="accent4"/>
        <w:left w:val="single" w:sz="8" w:space="0" w:color="D8B25C" w:themeColor="accent4"/>
        <w:bottom w:val="single" w:sz="8" w:space="0" w:color="D8B25C" w:themeColor="accent4"/>
        <w:right w:val="single" w:sz="8" w:space="0" w:color="D8B25C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8B25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  <w:tblStylePr w:type="band1Horz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BA7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band1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68C8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band1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</w:style>
  <w:style w:type="table" w:styleId="Sombreadoclaro-nfasis2">
    <w:name w:val="Light Shading Accent 2"/>
    <w:basedOn w:val="Tablanormal"/>
    <w:uiPriority w:val="60"/>
    <w:rsid w:val="00FF1CD6"/>
    <w:pPr>
      <w:spacing w:after="0" w:line="240" w:lineRule="auto"/>
    </w:pPr>
    <w:rPr>
      <w:color w:val="B85A22" w:themeColor="accent2" w:themeShade="BF"/>
    </w:rPr>
    <w:tblPr>
      <w:tblStyleRowBandSize w:val="1"/>
      <w:tblStyleColBandSize w:val="1"/>
      <w:tblBorders>
        <w:top w:val="single" w:sz="8" w:space="0" w:color="DD8047" w:themeColor="accent2"/>
        <w:bottom w:val="single" w:sz="8" w:space="0" w:color="DD804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8047" w:themeColor="accent2"/>
          <w:left w:val="nil"/>
          <w:bottom w:val="single" w:sz="8" w:space="0" w:color="DD804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8047" w:themeColor="accent2"/>
          <w:left w:val="nil"/>
          <w:bottom w:val="single" w:sz="8" w:space="0" w:color="DD804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DFD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DFD1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F1CD6"/>
    <w:pPr>
      <w:spacing w:after="0" w:line="240" w:lineRule="auto"/>
    </w:pPr>
    <w:rPr>
      <w:color w:val="80865A" w:themeColor="accent3" w:themeShade="BF"/>
    </w:rPr>
    <w:tblPr>
      <w:tblStyleRowBandSize w:val="1"/>
      <w:tblStyleColBandSize w:val="1"/>
      <w:tblBorders>
        <w:top w:val="single" w:sz="8" w:space="0" w:color="A5AB81" w:themeColor="accent3"/>
        <w:bottom w:val="single" w:sz="8" w:space="0" w:color="A5AB8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B81" w:themeColor="accent3"/>
          <w:left w:val="nil"/>
          <w:bottom w:val="single" w:sz="8" w:space="0" w:color="A5AB8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B81" w:themeColor="accent3"/>
          <w:left w:val="nil"/>
          <w:bottom w:val="single" w:sz="8" w:space="0" w:color="A5AB8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</w:style>
  <w:style w:type="table" w:customStyle="1" w:styleId="Listaclara1">
    <w:name w:val="Lista clara1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ombreadoclaro-nfasis6">
    <w:name w:val="Light Shading Accent 6"/>
    <w:basedOn w:val="Tablanormal"/>
    <w:uiPriority w:val="60"/>
    <w:rsid w:val="00FF1CD6"/>
    <w:pPr>
      <w:spacing w:after="0" w:line="240" w:lineRule="auto"/>
    </w:pPr>
    <w:rPr>
      <w:color w:val="716767" w:themeColor="accent6" w:themeShade="BF"/>
    </w:rPr>
    <w:tblPr>
      <w:tblStyleRowBandSize w:val="1"/>
      <w:tblStyleColBandSize w:val="1"/>
      <w:tblBorders>
        <w:top w:val="single" w:sz="8" w:space="0" w:color="968C8C" w:themeColor="accent6"/>
        <w:bottom w:val="single" w:sz="8" w:space="0" w:color="968C8C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8C8C" w:themeColor="accent6"/>
          <w:left w:val="nil"/>
          <w:bottom w:val="single" w:sz="8" w:space="0" w:color="968C8C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8C8C" w:themeColor="accent6"/>
          <w:left w:val="nil"/>
          <w:bottom w:val="single" w:sz="8" w:space="0" w:color="968C8C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</w:style>
  <w:style w:type="table" w:styleId="Sombreadomedio1-nfasis4">
    <w:name w:val="Medium Shading 1 Accent 4"/>
    <w:basedOn w:val="Tablanormal"/>
    <w:uiPriority w:val="63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E1C584" w:themeColor="accent4" w:themeTint="BF"/>
        <w:left w:val="single" w:sz="8" w:space="0" w:color="E1C584" w:themeColor="accent4" w:themeTint="BF"/>
        <w:bottom w:val="single" w:sz="8" w:space="0" w:color="E1C584" w:themeColor="accent4" w:themeTint="BF"/>
        <w:right w:val="single" w:sz="8" w:space="0" w:color="E1C584" w:themeColor="accent4" w:themeTint="BF"/>
        <w:insideH w:val="single" w:sz="8" w:space="0" w:color="E1C584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1C584" w:themeColor="accent4" w:themeTint="BF"/>
          <w:left w:val="single" w:sz="8" w:space="0" w:color="E1C584" w:themeColor="accent4" w:themeTint="BF"/>
          <w:bottom w:val="single" w:sz="8" w:space="0" w:color="E1C584" w:themeColor="accent4" w:themeTint="BF"/>
          <w:right w:val="single" w:sz="8" w:space="0" w:color="E1C584" w:themeColor="accent4" w:themeTint="BF"/>
          <w:insideH w:val="nil"/>
          <w:insideV w:val="nil"/>
        </w:tcBorders>
        <w:shd w:val="clear" w:color="auto" w:fill="D8B25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1C584" w:themeColor="accent4" w:themeTint="BF"/>
          <w:left w:val="single" w:sz="8" w:space="0" w:color="E1C584" w:themeColor="accent4" w:themeTint="BF"/>
          <w:bottom w:val="single" w:sz="8" w:space="0" w:color="E1C584" w:themeColor="accent4" w:themeTint="BF"/>
          <w:right w:val="single" w:sz="8" w:space="0" w:color="E1C584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BD6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EBD6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9CBDB5" w:themeColor="accent5" w:themeTint="BF"/>
        <w:left w:val="single" w:sz="8" w:space="0" w:color="9CBDB5" w:themeColor="accent5" w:themeTint="BF"/>
        <w:bottom w:val="single" w:sz="8" w:space="0" w:color="9CBDB5" w:themeColor="accent5" w:themeTint="BF"/>
        <w:right w:val="single" w:sz="8" w:space="0" w:color="9CBDB5" w:themeColor="accent5" w:themeTint="BF"/>
        <w:insideH w:val="single" w:sz="8" w:space="0" w:color="9CBD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CBDB5" w:themeColor="accent5" w:themeTint="BF"/>
          <w:left w:val="single" w:sz="8" w:space="0" w:color="9CBDB5" w:themeColor="accent5" w:themeTint="BF"/>
          <w:bottom w:val="single" w:sz="8" w:space="0" w:color="9CBDB5" w:themeColor="accent5" w:themeTint="BF"/>
          <w:right w:val="single" w:sz="8" w:space="0" w:color="9CBDB5" w:themeColor="accent5" w:themeTint="BF"/>
          <w:insideH w:val="nil"/>
          <w:insideV w:val="nil"/>
        </w:tcBorders>
        <w:shd w:val="clear" w:color="auto" w:fill="7BA7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CBDB5" w:themeColor="accent5" w:themeTint="BF"/>
          <w:left w:val="single" w:sz="8" w:space="0" w:color="9CBDB5" w:themeColor="accent5" w:themeTint="BF"/>
          <w:bottom w:val="single" w:sz="8" w:space="0" w:color="9CBDB5" w:themeColor="accent5" w:themeTint="BF"/>
          <w:right w:val="single" w:sz="8" w:space="0" w:color="9CBD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9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E9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B0A8A8" w:themeColor="accent6" w:themeTint="BF"/>
        <w:left w:val="single" w:sz="8" w:space="0" w:color="B0A8A8" w:themeColor="accent6" w:themeTint="BF"/>
        <w:bottom w:val="single" w:sz="8" w:space="0" w:color="B0A8A8" w:themeColor="accent6" w:themeTint="BF"/>
        <w:right w:val="single" w:sz="8" w:space="0" w:color="B0A8A8" w:themeColor="accent6" w:themeTint="BF"/>
        <w:insideH w:val="single" w:sz="8" w:space="0" w:color="B0A8A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A8A8" w:themeColor="accent6" w:themeTint="BF"/>
          <w:left w:val="single" w:sz="8" w:space="0" w:color="B0A8A8" w:themeColor="accent6" w:themeTint="BF"/>
          <w:bottom w:val="single" w:sz="8" w:space="0" w:color="B0A8A8" w:themeColor="accent6" w:themeTint="BF"/>
          <w:right w:val="single" w:sz="8" w:space="0" w:color="B0A8A8" w:themeColor="accent6" w:themeTint="BF"/>
          <w:insideH w:val="nil"/>
          <w:insideV w:val="nil"/>
        </w:tcBorders>
        <w:shd w:val="clear" w:color="auto" w:fill="968C8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A8A8" w:themeColor="accent6" w:themeTint="BF"/>
          <w:left w:val="single" w:sz="8" w:space="0" w:color="B0A8A8" w:themeColor="accent6" w:themeTint="BF"/>
          <w:bottom w:val="single" w:sz="8" w:space="0" w:color="B0A8A8" w:themeColor="accent6" w:themeTint="BF"/>
          <w:right w:val="single" w:sz="8" w:space="0" w:color="B0A8A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2E2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2E2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ombreadomedio21">
    <w:name w:val="Sombreado medio 21"/>
    <w:basedOn w:val="Tablanormal"/>
    <w:uiPriority w:val="64"/>
    <w:rsid w:val="00FF1C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Sombreadomedio2-nfasis11">
    <w:name w:val="Sombreado medio 2 - Énfasis 11"/>
    <w:basedOn w:val="Tablanormal"/>
    <w:uiPriority w:val="64"/>
    <w:rsid w:val="00FF1C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4B6D2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4B6D2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Sombreadomedio1-nfasis11">
    <w:name w:val="Sombreado medio 1 - Énfasis 11"/>
    <w:basedOn w:val="Tablanormal"/>
    <w:uiPriority w:val="63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AEC8DD" w:themeColor="accent1" w:themeTint="BF"/>
        <w:left w:val="single" w:sz="8" w:space="0" w:color="AEC8DD" w:themeColor="accent1" w:themeTint="BF"/>
        <w:bottom w:val="single" w:sz="8" w:space="0" w:color="AEC8DD" w:themeColor="accent1" w:themeTint="BF"/>
        <w:right w:val="single" w:sz="8" w:space="0" w:color="AEC8DD" w:themeColor="accent1" w:themeTint="BF"/>
        <w:insideH w:val="single" w:sz="8" w:space="0" w:color="AEC8D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C8DD" w:themeColor="accent1" w:themeTint="BF"/>
          <w:left w:val="single" w:sz="8" w:space="0" w:color="AEC8DD" w:themeColor="accent1" w:themeTint="BF"/>
          <w:bottom w:val="single" w:sz="8" w:space="0" w:color="AEC8DD" w:themeColor="accent1" w:themeTint="BF"/>
          <w:right w:val="single" w:sz="8" w:space="0" w:color="AEC8DD" w:themeColor="accent1" w:themeTint="BF"/>
          <w:insideH w:val="nil"/>
          <w:insideV w:val="nil"/>
        </w:tcBorders>
        <w:shd w:val="clear" w:color="auto" w:fill="94B6D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C8DD" w:themeColor="accent1" w:themeTint="BF"/>
          <w:left w:val="single" w:sz="8" w:space="0" w:color="AEC8DD" w:themeColor="accent1" w:themeTint="BF"/>
          <w:bottom w:val="single" w:sz="8" w:space="0" w:color="AEC8DD" w:themeColor="accent1" w:themeTint="BF"/>
          <w:right w:val="single" w:sz="8" w:space="0" w:color="AEC8D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C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EC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clara-nfasis6">
    <w:name w:val="Light Grid Accent 6"/>
    <w:basedOn w:val="Tablanormal"/>
    <w:uiPriority w:val="62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  <w:insideH w:val="single" w:sz="8" w:space="0" w:color="968C8C" w:themeColor="accent6"/>
        <w:insideV w:val="single" w:sz="8" w:space="0" w:color="968C8C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18" w:space="0" w:color="968C8C" w:themeColor="accent6"/>
          <w:right w:val="single" w:sz="8" w:space="0" w:color="968C8C" w:themeColor="accent6"/>
          <w:insideH w:val="nil"/>
          <w:insideV w:val="single" w:sz="8" w:space="0" w:color="968C8C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H w:val="nil"/>
          <w:insideV w:val="single" w:sz="8" w:space="0" w:color="968C8C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band1Vert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  <w:shd w:val="clear" w:color="auto" w:fill="E5E2E2" w:themeFill="accent6" w:themeFillTint="3F"/>
      </w:tcPr>
    </w:tblStylePr>
    <w:tblStylePr w:type="band1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V w:val="single" w:sz="8" w:space="0" w:color="968C8C" w:themeColor="accent6"/>
        </w:tcBorders>
        <w:shd w:val="clear" w:color="auto" w:fill="E5E2E2" w:themeFill="accent6" w:themeFillTint="3F"/>
      </w:tcPr>
    </w:tblStylePr>
    <w:tblStylePr w:type="band2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V w:val="single" w:sz="8" w:space="0" w:color="968C8C" w:themeColor="accent6"/>
        </w:tcBorders>
      </w:tcPr>
    </w:tblStylePr>
  </w:style>
  <w:style w:type="table" w:styleId="Cuadrculaclara-nfasis5">
    <w:name w:val="Light Grid Accent 5"/>
    <w:basedOn w:val="Tablanormal"/>
    <w:uiPriority w:val="62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  <w:insideH w:val="single" w:sz="8" w:space="0" w:color="7BA79D" w:themeColor="accent5"/>
        <w:insideV w:val="single" w:sz="8" w:space="0" w:color="7BA7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1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band1Vert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  <w:shd w:val="clear" w:color="auto" w:fill="DEE9E6" w:themeFill="accent5" w:themeFillTint="3F"/>
      </w:tcPr>
    </w:tblStylePr>
    <w:tblStylePr w:type="band1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  <w:shd w:val="clear" w:color="auto" w:fill="DEE9E6" w:themeFill="accent5" w:themeFillTint="3F"/>
      </w:tcPr>
    </w:tblStylePr>
    <w:tblStylePr w:type="band2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</w:tcPr>
    </w:tblStylePr>
  </w:style>
  <w:style w:type="table" w:customStyle="1" w:styleId="Listaclara-nfasis11">
    <w:name w:val="Lista clara - Énfasis 11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94B6D2" w:themeColor="accent1"/>
        <w:left w:val="single" w:sz="8" w:space="0" w:color="94B6D2" w:themeColor="accent1"/>
        <w:bottom w:val="single" w:sz="8" w:space="0" w:color="94B6D2" w:themeColor="accent1"/>
        <w:right w:val="single" w:sz="8" w:space="0" w:color="94B6D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4B6D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  <w:tblStylePr w:type="band1Horz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</w:style>
  <w:style w:type="table" w:customStyle="1" w:styleId="Estilo1">
    <w:name w:val="Estilo1"/>
    <w:basedOn w:val="Tablaconcuadrcula"/>
    <w:uiPriority w:val="99"/>
    <w:rsid w:val="00FF1CD6"/>
    <w:tblPr/>
    <w:tcPr>
      <w:shd w:val="clear" w:color="auto" w:fill="E9F0F6" w:themeFill="accent1" w:themeFillTint="33"/>
    </w:tcPr>
  </w:style>
  <w:style w:type="table" w:styleId="Sombreadoclaro-nfasis5">
    <w:name w:val="Light Shading Accent 5"/>
    <w:basedOn w:val="Tablanormal"/>
    <w:uiPriority w:val="60"/>
    <w:rsid w:val="00FF1CD6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  <w:tblBorders>
        <w:top w:val="single" w:sz="8" w:space="0" w:color="7BA79D" w:themeColor="accent5"/>
        <w:bottom w:val="single" w:sz="8" w:space="0" w:color="7BA7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79D" w:themeColor="accent5"/>
          <w:left w:val="nil"/>
          <w:bottom w:val="single" w:sz="8" w:space="0" w:color="7BA7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79D" w:themeColor="accent5"/>
          <w:left w:val="nil"/>
          <w:bottom w:val="single" w:sz="8" w:space="0" w:color="7BA7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E9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E9E6" w:themeFill="accent5" w:themeFillTint="3F"/>
      </w:tcPr>
    </w:tblStylePr>
  </w:style>
  <w:style w:type="table" w:styleId="Sombreadoclaro-nfasis4">
    <w:name w:val="Light Shading Accent 4"/>
    <w:basedOn w:val="Tablanormal"/>
    <w:uiPriority w:val="60"/>
    <w:rsid w:val="005E2B21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  <w:tblBorders>
        <w:top w:val="single" w:sz="8" w:space="0" w:color="D8B25C" w:themeColor="accent4"/>
        <w:bottom w:val="single" w:sz="8" w:space="0" w:color="D8B25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8B25C" w:themeColor="accent4"/>
          <w:left w:val="nil"/>
          <w:bottom w:val="single" w:sz="8" w:space="0" w:color="D8B25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8B25C" w:themeColor="accent4"/>
          <w:left w:val="nil"/>
          <w:bottom w:val="single" w:sz="8" w:space="0" w:color="D8B25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</w:style>
  <w:style w:type="paragraph" w:styleId="Sinespaciado">
    <w:name w:val="No Spacing"/>
    <w:uiPriority w:val="1"/>
    <w:qFormat/>
    <w:rsid w:val="00FB1B3D"/>
    <w:pPr>
      <w:spacing w:after="0" w:line="240" w:lineRule="auto"/>
      <w:jc w:val="both"/>
    </w:pPr>
    <w:rPr>
      <w:color w:val="7F7F7F" w:themeColor="text1" w:themeTint="80"/>
      <w:sz w:val="24"/>
    </w:rPr>
  </w:style>
  <w:style w:type="character" w:styleId="Referenciaintensa">
    <w:name w:val="Intense Reference"/>
    <w:basedOn w:val="Fuentedeprrafopredeter"/>
    <w:uiPriority w:val="32"/>
    <w:qFormat/>
    <w:rsid w:val="00895A8A"/>
    <w:rPr>
      <w:b/>
      <w:bCs/>
      <w:smallCaps/>
      <w:color w:val="94B6D2" w:themeColor="accent1"/>
      <w:spacing w:val="5"/>
    </w:rPr>
  </w:style>
  <w:style w:type="paragraph" w:styleId="Cita">
    <w:name w:val="Quote"/>
    <w:basedOn w:val="Normal"/>
    <w:next w:val="Normal"/>
    <w:link w:val="CitaCar"/>
    <w:uiPriority w:val="29"/>
    <w:qFormat/>
    <w:rsid w:val="00242AA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42AA7"/>
    <w:rPr>
      <w:i/>
      <w:iCs/>
      <w:color w:val="404040" w:themeColor="text1" w:themeTint="BF"/>
      <w:sz w:val="24"/>
    </w:rPr>
  </w:style>
  <w:style w:type="paragraph" w:styleId="Prrafodelista">
    <w:name w:val="List Paragraph"/>
    <w:aliases w:val="LISTA,List Paragraph,Párrafo de lista2,Ha,Resume Title"/>
    <w:basedOn w:val="Normal"/>
    <w:link w:val="PrrafodelistaCar"/>
    <w:uiPriority w:val="34"/>
    <w:qFormat/>
    <w:rsid w:val="0039239C"/>
    <w:pPr>
      <w:ind w:left="720"/>
      <w:contextualSpacing/>
    </w:pPr>
  </w:style>
  <w:style w:type="character" w:customStyle="1" w:styleId="Ttulo5Car">
    <w:name w:val="Título 5 Car"/>
    <w:basedOn w:val="Fuentedeprrafopredeter"/>
    <w:link w:val="Ttulo5"/>
    <w:uiPriority w:val="9"/>
    <w:rsid w:val="006C347C"/>
    <w:rPr>
      <w:rFonts w:asciiTheme="majorHAnsi" w:eastAsiaTheme="majorEastAsia" w:hAnsiTheme="majorHAnsi" w:cstheme="majorBidi"/>
      <w:color w:val="345C7D" w:themeColor="accent1" w:themeShade="7F"/>
      <w:sz w:val="24"/>
    </w:rPr>
  </w:style>
  <w:style w:type="character" w:customStyle="1" w:styleId="Ttulo6Car">
    <w:name w:val="Título 6 Car"/>
    <w:basedOn w:val="Fuentedeprrafopredeter"/>
    <w:link w:val="Ttulo6"/>
    <w:uiPriority w:val="9"/>
    <w:rsid w:val="006C347C"/>
    <w:rPr>
      <w:rFonts w:asciiTheme="majorHAnsi" w:eastAsiaTheme="majorEastAsia" w:hAnsiTheme="majorHAnsi" w:cstheme="majorBidi"/>
      <w:i/>
      <w:iCs/>
      <w:color w:val="345C7D" w:themeColor="accent1" w:themeShade="7F"/>
      <w:sz w:val="24"/>
    </w:rPr>
  </w:style>
  <w:style w:type="character" w:customStyle="1" w:styleId="Ttulo7Car">
    <w:name w:val="Título 7 Car"/>
    <w:basedOn w:val="Fuentedeprrafopredeter"/>
    <w:link w:val="Ttulo7"/>
    <w:uiPriority w:val="9"/>
    <w:rsid w:val="006C347C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styleId="Ttulodellibro">
    <w:name w:val="Book Title"/>
    <w:basedOn w:val="Fuentedeprrafopredeter"/>
    <w:uiPriority w:val="33"/>
    <w:qFormat/>
    <w:rsid w:val="00FB1B3D"/>
    <w:rPr>
      <w:smallCaps/>
      <w:spacing w:val="5"/>
    </w:rPr>
  </w:style>
  <w:style w:type="character" w:styleId="Nmerodepgina">
    <w:name w:val="page number"/>
    <w:basedOn w:val="Fuentedeprrafopredeter"/>
    <w:uiPriority w:val="99"/>
    <w:semiHidden/>
    <w:unhideWhenUsed/>
    <w:rsid w:val="00DB4C99"/>
  </w:style>
  <w:style w:type="character" w:customStyle="1" w:styleId="PrrafodelistaCar">
    <w:name w:val="Párrafo de lista Car"/>
    <w:aliases w:val="LISTA Car,List Paragraph Car,Párrafo de lista2 Car,Ha Car,Resume Title Car"/>
    <w:basedOn w:val="Fuentedeprrafopredeter"/>
    <w:link w:val="Prrafodelista"/>
    <w:uiPriority w:val="34"/>
    <w:rsid w:val="00C82FA0"/>
    <w:rPr>
      <w:color w:val="7F7F7F" w:themeColor="text1" w:themeTint="80"/>
      <w:sz w:val="24"/>
    </w:rPr>
  </w:style>
  <w:style w:type="paragraph" w:styleId="Textonotapie">
    <w:name w:val="footnote text"/>
    <w:aliases w:val=" Char1"/>
    <w:basedOn w:val="Normal"/>
    <w:link w:val="TextonotapieCar"/>
    <w:uiPriority w:val="99"/>
    <w:unhideWhenUsed/>
    <w:rsid w:val="00121FD3"/>
    <w:pPr>
      <w:spacing w:after="0" w:line="240" w:lineRule="auto"/>
      <w:jc w:val="left"/>
    </w:pPr>
    <w:rPr>
      <w:sz w:val="20"/>
      <w:szCs w:val="20"/>
    </w:rPr>
  </w:style>
  <w:style w:type="character" w:customStyle="1" w:styleId="TextonotapieCar">
    <w:name w:val="Texto nota pie Car"/>
    <w:aliases w:val=" Char1 Car"/>
    <w:basedOn w:val="Fuentedeprrafopredeter"/>
    <w:link w:val="Textonotapie"/>
    <w:uiPriority w:val="99"/>
    <w:rsid w:val="00121FD3"/>
    <w:rPr>
      <w:color w:val="7F7F7F" w:themeColor="text1" w:themeTint="80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21FD3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74708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4708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4708F"/>
    <w:rPr>
      <w:color w:val="7F7F7F" w:themeColor="text1" w:themeTint="80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4708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4708F"/>
    <w:rPr>
      <w:b/>
      <w:bCs/>
      <w:color w:val="7F7F7F" w:themeColor="text1" w:themeTint="80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6F71BD"/>
    <w:pPr>
      <w:spacing w:line="240" w:lineRule="auto"/>
    </w:pPr>
    <w:rPr>
      <w:i/>
      <w:iCs/>
      <w:color w:val="775F55" w:themeColor="text2"/>
      <w:sz w:val="18"/>
      <w:szCs w:val="18"/>
    </w:rPr>
  </w:style>
  <w:style w:type="paragraph" w:styleId="Tabladeilustraciones">
    <w:name w:val="table of figures"/>
    <w:basedOn w:val="Normal"/>
    <w:next w:val="Normal"/>
    <w:uiPriority w:val="99"/>
    <w:unhideWhenUsed/>
    <w:rsid w:val="00F37EFC"/>
    <w:pPr>
      <w:spacing w:after="0"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C67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C672AE"/>
    <w:rPr>
      <w:rFonts w:ascii="Tahoma" w:hAnsi="Tahoma" w:cs="Tahoma"/>
      <w:color w:val="7F7F7F" w:themeColor="text1" w:themeTint="80"/>
      <w:sz w:val="16"/>
      <w:szCs w:val="16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B82097"/>
    <w:pPr>
      <w:spacing w:after="0" w:line="240" w:lineRule="auto"/>
    </w:pPr>
    <w:rPr>
      <w:rFonts w:eastAsia="Calibri"/>
      <w:lang w:val="es-CO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2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eo%20Stuff\Valor%20Creativo\0.%20Plantillas%20Word%20-%20Valor%20Creativo\Plantilla_Word_41_-_Valor_Creativo\2007,%202010%20y%202013\Plantilla%2041%20-%202007,%202010%20y%202013%20-%20Valor%20Creativ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FEA922047F2436FB28CD5F663C5D2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8C1428-4559-4040-A941-7D751ADFBA31}"/>
      </w:docPartPr>
      <w:docPartBody>
        <w:p w:rsidR="00000000" w:rsidRDefault="003D0F25" w:rsidP="003D0F25">
          <w:pPr>
            <w:pStyle w:val="3FEA922047F2436FB28CD5F663C5D238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BA12D2EABB3D41F8977106F9E73186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80578-F1A7-4C01-88B7-BE285A36D2A6}"/>
      </w:docPartPr>
      <w:docPartBody>
        <w:p w:rsidR="00000000" w:rsidRDefault="003D0F25" w:rsidP="003D0F25">
          <w:pPr>
            <w:pStyle w:val="BA12D2EABB3D41F8977106F9E731865E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01FCBE765B9947EA9EB1F55C934021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CF9691-A232-4E7B-A785-1D82BE698899}"/>
      </w:docPartPr>
      <w:docPartBody>
        <w:p w:rsidR="00000000" w:rsidRDefault="003D0F25" w:rsidP="003D0F25">
          <w:pPr>
            <w:pStyle w:val="01FCBE765B9947EA9EB1F55C934021D4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31F8718CD28243598F7F3412B9340E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753822-E3C2-47AA-92C6-708A996FA225}"/>
      </w:docPartPr>
      <w:docPartBody>
        <w:p w:rsidR="00000000" w:rsidRDefault="003D0F25" w:rsidP="003D0F25">
          <w:pPr>
            <w:pStyle w:val="31F8718CD28243598F7F3412B9340E96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4A838FDE4E83457B93E40EEE23D53B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3EB68D-309B-4A65-8FE7-8ADA4524B476}"/>
      </w:docPartPr>
      <w:docPartBody>
        <w:p w:rsidR="00000000" w:rsidRDefault="003D0F25" w:rsidP="003D0F25">
          <w:pPr>
            <w:pStyle w:val="4A838FDE4E83457B93E40EEE23D53BAC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BB6AE57260F24B7AA51BEDAC236196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FC8BE5-C06E-4BB0-B658-AF54D12AC57D}"/>
      </w:docPartPr>
      <w:docPartBody>
        <w:p w:rsidR="00000000" w:rsidRDefault="003D0F25" w:rsidP="003D0F25">
          <w:pPr>
            <w:pStyle w:val="BB6AE57260F24B7AA51BEDAC2361964B1"/>
          </w:pPr>
          <w:r w:rsidRPr="008C4599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3CC81B98D6CB457CA9C0B8582DF37D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2E3C6-BC66-4859-8949-BBD708C9B432}"/>
      </w:docPartPr>
      <w:docPartBody>
        <w:p w:rsidR="00000000" w:rsidRDefault="003D0F25" w:rsidP="003D0F25">
          <w:pPr>
            <w:pStyle w:val="3CC81B98D6CB457CA9C0B8582DF37D2D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C2EE15F99469424C876948287A93D0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9797B3-2077-4A36-BD35-D3AA60D88590}"/>
      </w:docPartPr>
      <w:docPartBody>
        <w:p w:rsidR="00000000" w:rsidRDefault="003D0F25" w:rsidP="003D0F25">
          <w:pPr>
            <w:pStyle w:val="C2EE15F99469424C876948287A93D081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3A3D4190405442659AEF1F009CE5EB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20FC4-E81E-4650-B684-F9D83F19BC91}"/>
      </w:docPartPr>
      <w:docPartBody>
        <w:p w:rsidR="00000000" w:rsidRDefault="003D0F25" w:rsidP="003D0F25">
          <w:pPr>
            <w:pStyle w:val="3A3D4190405442659AEF1F009CE5EBCA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5F37B2ADC2B846958E88757E7F5733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13972-0684-4C38-9016-1A7E7CCFCBD5}"/>
      </w:docPartPr>
      <w:docPartBody>
        <w:p w:rsidR="00000000" w:rsidRDefault="003D0F25" w:rsidP="003D0F25">
          <w:pPr>
            <w:pStyle w:val="5F37B2ADC2B846958E88757E7F573349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E193D935CF7943FC8677121A9B636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36A0F3-8DDC-4C83-88C9-BE1EE6D1D0C7}"/>
      </w:docPartPr>
      <w:docPartBody>
        <w:p w:rsidR="00000000" w:rsidRDefault="003D0F25" w:rsidP="003D0F25">
          <w:pPr>
            <w:pStyle w:val="E193D935CF7943FC8677121A9B636BFF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4AB13FCDB3D0447AAB6471C1EF6955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052B12-BFAB-41DD-B206-3F4C232290C2}"/>
      </w:docPartPr>
      <w:docPartBody>
        <w:p w:rsidR="00000000" w:rsidRDefault="003D0F25" w:rsidP="003D0F25">
          <w:pPr>
            <w:pStyle w:val="4AB13FCDB3D0447AAB6471C1EF69550A"/>
          </w:pPr>
          <w:r>
            <w:rPr>
              <w:rFonts w:asciiTheme="majorHAnsi" w:eastAsiaTheme="majorEastAsia" w:hAnsiTheme="majorHAnsi" w:cstheme="majorBidi"/>
              <w:color w:val="4472C4" w:themeColor="accent1"/>
              <w:sz w:val="72"/>
              <w:szCs w:val="72"/>
            </w:rPr>
            <w:t xml:space="preserve">     </w:t>
          </w:r>
        </w:p>
      </w:docPartBody>
    </w:docPart>
    <w:docPart>
      <w:docPartPr>
        <w:name w:val="962EDBB11C864109A950B88C44A502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630284-EB72-44D5-AB4E-97FC0A55791E}"/>
      </w:docPartPr>
      <w:docPartBody>
        <w:p w:rsidR="00000000" w:rsidRDefault="003D0F25" w:rsidP="003D0F25">
          <w:pPr>
            <w:pStyle w:val="962EDBB11C864109A950B88C44A502E6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70378F671E564240BE0915A67A7E0F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F669F6-62D2-47B9-B3CB-8649F72E21F0}"/>
      </w:docPartPr>
      <w:docPartBody>
        <w:p w:rsidR="00000000" w:rsidRDefault="003D0F25" w:rsidP="003D0F25">
          <w:pPr>
            <w:pStyle w:val="70378F671E564240BE0915A67A7E0FA7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2B604B1A063A4055923100566EB78D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6D8D36-2B24-437D-BE58-318FD65DFC49}"/>
      </w:docPartPr>
      <w:docPartBody>
        <w:p w:rsidR="00000000" w:rsidRDefault="003D0F25" w:rsidP="003D0F25">
          <w:pPr>
            <w:pStyle w:val="2B604B1A063A4055923100566EB78D84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42B0CF95636948AF9BF013A62F897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2EDFCB-483B-4CB2-AF6E-4DEF58E152C8}"/>
      </w:docPartPr>
      <w:docPartBody>
        <w:p w:rsidR="00000000" w:rsidRDefault="003D0F25" w:rsidP="003D0F25">
          <w:pPr>
            <w:pStyle w:val="42B0CF95636948AF9BF013A62F897FE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24957E680BFC496D88632F4FF72D1E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CBE6F5-576E-48AA-9C38-DD2CF6F6F1E8}"/>
      </w:docPartPr>
      <w:docPartBody>
        <w:p w:rsidR="00000000" w:rsidRDefault="003D0F25" w:rsidP="003D0F25">
          <w:pPr>
            <w:pStyle w:val="24957E680BFC496D88632F4FF72D1ECC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CB538EED5752419CBF86E655F4AB7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18F0BB-B59B-463F-A73D-93FB9A9EC98C}"/>
      </w:docPartPr>
      <w:docPartBody>
        <w:p w:rsidR="00000000" w:rsidRDefault="003D0F25" w:rsidP="003D0F25">
          <w:pPr>
            <w:pStyle w:val="CB538EED5752419CBF86E655F4AB7CF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6E65C6812499426FA2DAF7647C51C0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8F6EE-C5A6-4468-B581-E72C3EF4E67E}"/>
      </w:docPartPr>
      <w:docPartBody>
        <w:p w:rsidR="00000000" w:rsidRDefault="003D0F25" w:rsidP="003D0F25">
          <w:pPr>
            <w:pStyle w:val="6E65C6812499426FA2DAF7647C51C0F2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D3ED71DA63C94DCFB0DB08D67EF1E5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5A47FB-792F-4F6F-BC2F-D1A96C9D7751}"/>
      </w:docPartPr>
      <w:docPartBody>
        <w:p w:rsidR="00000000" w:rsidRDefault="003D0F25" w:rsidP="003D0F25">
          <w:pPr>
            <w:pStyle w:val="D3ED71DA63C94DCFB0DB08D67EF1E5E8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51D0BDAB0A02428DB2A456B5AC1D8E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95E96F-940F-4E06-A2BD-C50E618902AB}"/>
      </w:docPartPr>
      <w:docPartBody>
        <w:p w:rsidR="00000000" w:rsidRDefault="003D0F25" w:rsidP="003D0F25">
          <w:pPr>
            <w:pStyle w:val="51D0BDAB0A02428DB2A456B5AC1D8E46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8235910D49F546CE9E43C3374D7BE2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8F2D81-2E65-4A86-8F90-8D97F6F0616E}"/>
      </w:docPartPr>
      <w:docPartBody>
        <w:p w:rsidR="00000000" w:rsidRDefault="003D0F25" w:rsidP="003D0F25">
          <w:pPr>
            <w:pStyle w:val="8235910D49F546CE9E43C3374D7BE263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B9874F45FED14651A6015240E962A6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88744B-7364-4E68-9E4E-DF134BFC9B03}"/>
      </w:docPartPr>
      <w:docPartBody>
        <w:p w:rsidR="00000000" w:rsidRDefault="003D0F25" w:rsidP="003D0F25">
          <w:pPr>
            <w:pStyle w:val="B9874F45FED14651A6015240E962A682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7AC"/>
    <w:rsid w:val="003D0F25"/>
    <w:rsid w:val="00B2527F"/>
    <w:rsid w:val="00B656C6"/>
    <w:rsid w:val="00B8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D0F25"/>
    <w:rPr>
      <w:color w:val="808080"/>
    </w:rPr>
  </w:style>
  <w:style w:type="paragraph" w:customStyle="1" w:styleId="98927A6DB9E14A9997F68F16565EE54C">
    <w:name w:val="98927A6DB9E14A9997F68F16565EE54C"/>
    <w:rsid w:val="00B867AC"/>
  </w:style>
  <w:style w:type="paragraph" w:customStyle="1" w:styleId="3FEA922047F2436FB28CD5F663C5D238">
    <w:name w:val="3FEA922047F2436FB28CD5F663C5D238"/>
    <w:rsid w:val="003D0F25"/>
    <w:rPr>
      <w:lang w:val="es-CO" w:eastAsia="es-CO"/>
    </w:rPr>
  </w:style>
  <w:style w:type="paragraph" w:customStyle="1" w:styleId="BA12D2EABB3D41F8977106F9E731865E">
    <w:name w:val="BA12D2EABB3D41F8977106F9E731865E"/>
    <w:rsid w:val="003D0F25"/>
    <w:rPr>
      <w:lang w:val="es-CO" w:eastAsia="es-CO"/>
    </w:rPr>
  </w:style>
  <w:style w:type="paragraph" w:customStyle="1" w:styleId="01FCBE765B9947EA9EB1F55C934021D4">
    <w:name w:val="01FCBE765B9947EA9EB1F55C934021D4"/>
    <w:rsid w:val="003D0F25"/>
    <w:rPr>
      <w:lang w:val="es-CO" w:eastAsia="es-CO"/>
    </w:rPr>
  </w:style>
  <w:style w:type="paragraph" w:customStyle="1" w:styleId="31F8718CD28243598F7F3412B9340E96">
    <w:name w:val="31F8718CD28243598F7F3412B9340E96"/>
    <w:rsid w:val="003D0F25"/>
    <w:rPr>
      <w:lang w:val="es-CO" w:eastAsia="es-CO"/>
    </w:rPr>
  </w:style>
  <w:style w:type="paragraph" w:customStyle="1" w:styleId="4A838FDE4E83457B93E40EEE23D53BAC">
    <w:name w:val="4A838FDE4E83457B93E40EEE23D53BAC"/>
    <w:rsid w:val="003D0F25"/>
    <w:rPr>
      <w:lang w:val="es-CO" w:eastAsia="es-CO"/>
    </w:rPr>
  </w:style>
  <w:style w:type="paragraph" w:customStyle="1" w:styleId="BB6AE57260F24B7AA51BEDAC2361964B">
    <w:name w:val="BB6AE57260F24B7AA51BEDAC2361964B"/>
    <w:rsid w:val="003D0F25"/>
    <w:rPr>
      <w:lang w:val="es-CO" w:eastAsia="es-CO"/>
    </w:rPr>
  </w:style>
  <w:style w:type="paragraph" w:customStyle="1" w:styleId="4B0611BE85224D6089914DFABAA14303">
    <w:name w:val="4B0611BE85224D6089914DFABAA14303"/>
    <w:rsid w:val="003D0F25"/>
    <w:rPr>
      <w:lang w:val="es-CO" w:eastAsia="es-CO"/>
    </w:rPr>
  </w:style>
  <w:style w:type="paragraph" w:customStyle="1" w:styleId="3CC81B98D6CB457CA9C0B8582DF37D2D">
    <w:name w:val="3CC81B98D6CB457CA9C0B8582DF37D2D"/>
    <w:rsid w:val="003D0F25"/>
    <w:rPr>
      <w:lang w:val="es-CO" w:eastAsia="es-CO"/>
    </w:rPr>
  </w:style>
  <w:style w:type="paragraph" w:customStyle="1" w:styleId="C2EE15F99469424C876948287A93D081">
    <w:name w:val="C2EE15F99469424C876948287A93D081"/>
    <w:rsid w:val="003D0F25"/>
    <w:rPr>
      <w:lang w:val="es-CO" w:eastAsia="es-CO"/>
    </w:rPr>
  </w:style>
  <w:style w:type="paragraph" w:customStyle="1" w:styleId="3A3D4190405442659AEF1F009CE5EBCA">
    <w:name w:val="3A3D4190405442659AEF1F009CE5EBCA"/>
    <w:rsid w:val="003D0F25"/>
    <w:rPr>
      <w:lang w:val="es-CO" w:eastAsia="es-CO"/>
    </w:rPr>
  </w:style>
  <w:style w:type="paragraph" w:customStyle="1" w:styleId="5F37B2ADC2B846958E88757E7F573349">
    <w:name w:val="5F37B2ADC2B846958E88757E7F573349"/>
    <w:rsid w:val="003D0F25"/>
    <w:rPr>
      <w:lang w:val="es-CO" w:eastAsia="es-CO"/>
    </w:rPr>
  </w:style>
  <w:style w:type="paragraph" w:customStyle="1" w:styleId="E193D935CF7943FC8677121A9B636BFF">
    <w:name w:val="E193D935CF7943FC8677121A9B636BFF"/>
    <w:rsid w:val="003D0F25"/>
    <w:rPr>
      <w:lang w:val="es-CO" w:eastAsia="es-CO"/>
    </w:rPr>
  </w:style>
  <w:style w:type="paragraph" w:customStyle="1" w:styleId="3FEA922047F2436FB28CD5F663C5D2381">
    <w:name w:val="3FEA922047F2436FB28CD5F663C5D2381"/>
    <w:rsid w:val="003D0F2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BA12D2EABB3D41F8977106F9E731865E1">
    <w:name w:val="BA12D2EABB3D41F8977106F9E731865E1"/>
    <w:rsid w:val="003D0F2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01FCBE765B9947EA9EB1F55C934021D41">
    <w:name w:val="01FCBE765B9947EA9EB1F55C934021D41"/>
    <w:rsid w:val="003D0F2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31F8718CD28243598F7F3412B9340E961">
    <w:name w:val="31F8718CD28243598F7F3412B9340E961"/>
    <w:rsid w:val="003D0F2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4A838FDE4E83457B93E40EEE23D53BAC1">
    <w:name w:val="4A838FDE4E83457B93E40EEE23D53BAC1"/>
    <w:rsid w:val="003D0F2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BB6AE57260F24B7AA51BEDAC2361964B1">
    <w:name w:val="BB6AE57260F24B7AA51BEDAC2361964B1"/>
    <w:rsid w:val="003D0F2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C2EE15F99469424C876948287A93D0811">
    <w:name w:val="C2EE15F99469424C876948287A93D0811"/>
    <w:rsid w:val="003D0F2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3A3D4190405442659AEF1F009CE5EBCA1">
    <w:name w:val="3A3D4190405442659AEF1F009CE5EBCA1"/>
    <w:rsid w:val="003D0F2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4AB13FCDB3D0447AAB6471C1EF69550A">
    <w:name w:val="4AB13FCDB3D0447AAB6471C1EF69550A"/>
    <w:rsid w:val="003D0F2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962EDBB11C864109A950B88C44A502E6">
    <w:name w:val="962EDBB11C864109A950B88C44A502E6"/>
    <w:rsid w:val="003D0F25"/>
    <w:rPr>
      <w:lang w:val="es-CO" w:eastAsia="es-CO"/>
    </w:rPr>
  </w:style>
  <w:style w:type="paragraph" w:customStyle="1" w:styleId="70378F671E564240BE0915A67A7E0FA7">
    <w:name w:val="70378F671E564240BE0915A67A7E0FA7"/>
    <w:rsid w:val="003D0F25"/>
    <w:rPr>
      <w:lang w:val="es-CO" w:eastAsia="es-CO"/>
    </w:rPr>
  </w:style>
  <w:style w:type="paragraph" w:customStyle="1" w:styleId="2B604B1A063A4055923100566EB78D84">
    <w:name w:val="2B604B1A063A4055923100566EB78D84"/>
    <w:rsid w:val="003D0F25"/>
    <w:rPr>
      <w:lang w:val="es-CO" w:eastAsia="es-CO"/>
    </w:rPr>
  </w:style>
  <w:style w:type="paragraph" w:customStyle="1" w:styleId="42B0CF95636948AF9BF013A62F897FE1">
    <w:name w:val="42B0CF95636948AF9BF013A62F897FE1"/>
    <w:rsid w:val="003D0F25"/>
    <w:rPr>
      <w:lang w:val="es-CO" w:eastAsia="es-CO"/>
    </w:rPr>
  </w:style>
  <w:style w:type="paragraph" w:customStyle="1" w:styleId="24957E680BFC496D88632F4FF72D1ECC">
    <w:name w:val="24957E680BFC496D88632F4FF72D1ECC"/>
    <w:rsid w:val="003D0F25"/>
    <w:rPr>
      <w:lang w:val="es-CO" w:eastAsia="es-CO"/>
    </w:rPr>
  </w:style>
  <w:style w:type="paragraph" w:customStyle="1" w:styleId="CB538EED5752419CBF86E655F4AB7CF1">
    <w:name w:val="CB538EED5752419CBF86E655F4AB7CF1"/>
    <w:rsid w:val="003D0F25"/>
    <w:rPr>
      <w:lang w:val="es-CO" w:eastAsia="es-CO"/>
    </w:rPr>
  </w:style>
  <w:style w:type="paragraph" w:customStyle="1" w:styleId="6E65C6812499426FA2DAF7647C51C0F2">
    <w:name w:val="6E65C6812499426FA2DAF7647C51C0F2"/>
    <w:rsid w:val="003D0F25"/>
    <w:rPr>
      <w:lang w:val="es-CO" w:eastAsia="es-CO"/>
    </w:rPr>
  </w:style>
  <w:style w:type="paragraph" w:customStyle="1" w:styleId="D3ED71DA63C94DCFB0DB08D67EF1E5E8">
    <w:name w:val="D3ED71DA63C94DCFB0DB08D67EF1E5E8"/>
    <w:rsid w:val="003D0F25"/>
    <w:rPr>
      <w:lang w:val="es-CO" w:eastAsia="es-CO"/>
    </w:rPr>
  </w:style>
  <w:style w:type="paragraph" w:customStyle="1" w:styleId="51D0BDAB0A02428DB2A456B5AC1D8E46">
    <w:name w:val="51D0BDAB0A02428DB2A456B5AC1D8E46"/>
    <w:rsid w:val="003D0F25"/>
    <w:rPr>
      <w:lang w:val="es-CO" w:eastAsia="es-CO"/>
    </w:rPr>
  </w:style>
  <w:style w:type="paragraph" w:customStyle="1" w:styleId="8235910D49F546CE9E43C3374D7BE263">
    <w:name w:val="8235910D49F546CE9E43C3374D7BE263"/>
    <w:rsid w:val="003D0F25"/>
    <w:rPr>
      <w:lang w:val="es-CO" w:eastAsia="es-CO"/>
    </w:rPr>
  </w:style>
  <w:style w:type="paragraph" w:customStyle="1" w:styleId="B9874F45FED14651A6015240E962A682">
    <w:name w:val="B9874F45FED14651A6015240E962A682"/>
    <w:rsid w:val="003D0F25"/>
    <w:rPr>
      <w:lang w:val="es-CO" w:eastAsia="es-C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C37E2-D589-4D10-9AC2-1DE93B37E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41 - 2007, 2010 y 2013 - Valor Creativo</Template>
  <TotalTime>25</TotalTime>
  <Pages>8</Pages>
  <Words>868</Words>
  <Characters>4774</Characters>
  <Application>Microsoft Office Word</Application>
  <DocSecurity>0</DocSecurity>
  <Lines>39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Valor Creativo</vt:lpstr>
    </vt:vector>
  </TitlesOfParts>
  <Company>d</Company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ValorCreativo.blogspot.com</dc:subject>
  <dc:creator>Diego Bustamante</dc:creator>
  <cp:lastModifiedBy>ANDRES RONALDO RODRIGUEZ PINILLA</cp:lastModifiedBy>
  <cp:revision>9</cp:revision>
  <cp:lastPrinted>2017-02-03T15:49:00Z</cp:lastPrinted>
  <dcterms:created xsi:type="dcterms:W3CDTF">2018-09-12T20:58:00Z</dcterms:created>
  <dcterms:modified xsi:type="dcterms:W3CDTF">2020-10-06T02:26:00Z</dcterms:modified>
</cp:coreProperties>
</file>